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435CEE" w14:paraId="2D381996" w14:textId="77777777"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14:paraId="4AF17C3D" w14:textId="77777777" w:rsidR="00AA14F6" w:rsidRPr="00435CEE" w:rsidRDefault="006E7FC5" w:rsidP="00623351">
            <w:pPr>
              <w:jc w:val="left"/>
              <w:rPr>
                <w:rFonts w:cs="Arial"/>
                <w:bCs/>
                <w:caps/>
                <w:color w:val="000000" w:themeColor="text1"/>
                <w:sz w:val="30"/>
                <w:szCs w:val="30"/>
                <w:highlight w:val="yellow"/>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DD2F06">
                  <w:rPr>
                    <w:rFonts w:cs="Arial"/>
                    <w:bCs/>
                    <w:caps/>
                    <w:color w:val="000000" w:themeColor="text1"/>
                    <w:sz w:val="30"/>
                    <w:szCs w:val="30"/>
                  </w:rPr>
                  <w:t>SO 340</w:t>
                </w:r>
              </w:sdtContent>
            </w:sdt>
            <w:r w:rsidR="00252922" w:rsidRPr="00FE558F">
              <w:rPr>
                <w:rFonts w:cs="Arial"/>
                <w:bCs/>
                <w:caps/>
                <w:color w:val="000000" w:themeColor="text1"/>
                <w:sz w:val="30"/>
                <w:szCs w:val="30"/>
              </w:rPr>
              <w:t xml:space="preserve">  </w:t>
            </w:r>
            <w:r w:rsidR="003B378D" w:rsidRPr="00FE558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DD2F06">
                  <w:rPr>
                    <w:rFonts w:cs="Arial"/>
                    <w:bCs/>
                    <w:caps/>
                    <w:color w:val="000000" w:themeColor="text1"/>
                    <w:sz w:val="30"/>
                    <w:szCs w:val="30"/>
                  </w:rPr>
                  <w:t>VODOVODNÍ PŘÍPOJKY</w:t>
                </w:r>
              </w:sdtContent>
            </w:sdt>
          </w:p>
        </w:tc>
      </w:tr>
      <w:tr w:rsidR="00AA14F6" w:rsidRPr="00435CEE" w14:paraId="456C7022" w14:textId="77777777" w:rsidTr="00AA14F6">
        <w:trPr>
          <w:trHeight w:val="510"/>
          <w:jc w:val="center"/>
        </w:trPr>
        <w:tc>
          <w:tcPr>
            <w:tcW w:w="8504" w:type="dxa"/>
            <w:gridSpan w:val="2"/>
            <w:tcBorders>
              <w:top w:val="single" w:sz="4" w:space="0" w:color="auto"/>
            </w:tcBorders>
            <w:vAlign w:val="center"/>
          </w:tcPr>
          <w:p w14:paraId="5C3A58C5" w14:textId="77777777" w:rsidR="00AA14F6" w:rsidRPr="00435CEE" w:rsidRDefault="00AA14F6" w:rsidP="00AA14F6">
            <w:pPr>
              <w:jc w:val="center"/>
              <w:rPr>
                <w:caps/>
                <w:color w:val="000000" w:themeColor="text1"/>
                <w:highlight w:val="yellow"/>
              </w:rPr>
            </w:pPr>
          </w:p>
        </w:tc>
      </w:tr>
      <w:tr w:rsidR="00FE558F" w:rsidRPr="00435CEE" w14:paraId="39C97573" w14:textId="77777777" w:rsidTr="00AA14F6">
        <w:trPr>
          <w:trHeight w:val="510"/>
          <w:jc w:val="center"/>
        </w:trPr>
        <w:tc>
          <w:tcPr>
            <w:tcW w:w="8504" w:type="dxa"/>
            <w:gridSpan w:val="2"/>
            <w:vAlign w:val="center"/>
          </w:tcPr>
          <w:p w14:paraId="6C1697C6" w14:textId="77777777" w:rsidR="00FE558F" w:rsidRPr="005D3E7D" w:rsidRDefault="006E7FC5" w:rsidP="00FE558F">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A556D79FBD934ABFA95A4FF65528D106"/>
                </w:placeholder>
                <w:text/>
              </w:sdtPr>
              <w:sdtEndPr/>
              <w:sdtContent>
                <w:r w:rsidR="00DD2F06">
                  <w:rPr>
                    <w:b/>
                    <w:caps/>
                    <w:color w:val="000000" w:themeColor="text1"/>
                    <w:sz w:val="30"/>
                    <w:szCs w:val="30"/>
                  </w:rPr>
                  <w:t xml:space="preserve"> MODŘICE, MASARYKOVA</w:t>
                </w:r>
              </w:sdtContent>
            </w:sdt>
          </w:p>
        </w:tc>
      </w:tr>
      <w:tr w:rsidR="00FE558F" w:rsidRPr="00435CEE" w14:paraId="514B023E" w14:textId="77777777" w:rsidTr="003B378D">
        <w:trPr>
          <w:trHeight w:val="510"/>
          <w:jc w:val="center"/>
        </w:trPr>
        <w:tc>
          <w:tcPr>
            <w:tcW w:w="8504" w:type="dxa"/>
            <w:gridSpan w:val="2"/>
            <w:vAlign w:val="center"/>
          </w:tcPr>
          <w:p w14:paraId="00AB93A0" w14:textId="77777777" w:rsidR="00FE558F" w:rsidRPr="005D3E7D" w:rsidRDefault="006E7FC5" w:rsidP="00FE558F">
            <w:pPr>
              <w:pStyle w:val="Odstavecseseznamem"/>
              <w:rPr>
                <w:b/>
                <w:caps/>
                <w:color w:val="000000" w:themeColor="text1"/>
                <w:sz w:val="30"/>
                <w:szCs w:val="30"/>
              </w:rPr>
            </w:pPr>
            <w:sdt>
              <w:sdtPr>
                <w:rPr>
                  <w:b/>
                  <w:caps/>
                  <w:color w:val="000000" w:themeColor="text1"/>
                  <w:sz w:val="30"/>
                  <w:szCs w:val="30"/>
                </w:rPr>
                <w:alias w:val="Doplňující název akce"/>
                <w:tag w:val="PodNazev"/>
                <w:id w:val="-1240555608"/>
                <w:placeholder>
                  <w:docPart w:val="8E4F5EB0F8D44B7D945D9F6C4135F7F0"/>
                </w:placeholder>
                <w:text/>
              </w:sdtPr>
              <w:sdtEndPr/>
              <w:sdtContent>
                <w:r w:rsidR="00DD2F06">
                  <w:rPr>
                    <w:b/>
                    <w:caps/>
                    <w:color w:val="000000" w:themeColor="text1"/>
                    <w:sz w:val="30"/>
                    <w:szCs w:val="30"/>
                  </w:rPr>
                  <w:t xml:space="preserve">               - REKONSTRUKCE VODOVODU</w:t>
                </w:r>
              </w:sdtContent>
            </w:sdt>
          </w:p>
        </w:tc>
      </w:tr>
      <w:tr w:rsidR="00FF5336" w:rsidRPr="00435CEE" w14:paraId="6F802009" w14:textId="77777777" w:rsidTr="0066347D">
        <w:trPr>
          <w:trHeight w:val="227"/>
          <w:jc w:val="center"/>
        </w:trPr>
        <w:tc>
          <w:tcPr>
            <w:tcW w:w="8504" w:type="dxa"/>
            <w:gridSpan w:val="2"/>
            <w:tcMar>
              <w:top w:w="113" w:type="dxa"/>
              <w:bottom w:w="57" w:type="dxa"/>
              <w:right w:w="113" w:type="dxa"/>
            </w:tcMar>
          </w:tcPr>
          <w:p w14:paraId="45A1E94E" w14:textId="77777777" w:rsidR="00FF5336" w:rsidRPr="00435CEE" w:rsidRDefault="00FF5336" w:rsidP="00FF5336">
            <w:pPr>
              <w:tabs>
                <w:tab w:val="left" w:pos="648"/>
              </w:tabs>
              <w:jc w:val="center"/>
              <w:rPr>
                <w:rFonts w:cs="Arial"/>
                <w:bCs/>
                <w:color w:val="000000" w:themeColor="text1"/>
                <w:sz w:val="22"/>
                <w:szCs w:val="22"/>
                <w:highlight w:val="yellow"/>
              </w:rPr>
            </w:pPr>
          </w:p>
        </w:tc>
      </w:tr>
      <w:tr w:rsidR="00A65D85" w:rsidRPr="00FE558F" w14:paraId="1691E291" w14:textId="77777777" w:rsidTr="00DD3884">
        <w:trPr>
          <w:trHeight w:val="477"/>
          <w:jc w:val="center"/>
        </w:trPr>
        <w:tc>
          <w:tcPr>
            <w:tcW w:w="6946" w:type="dxa"/>
            <w:tcBorders>
              <w:bottom w:val="single" w:sz="4" w:space="0" w:color="auto"/>
            </w:tcBorders>
            <w:tcMar>
              <w:top w:w="113" w:type="dxa"/>
              <w:bottom w:w="57" w:type="dxa"/>
              <w:right w:w="113" w:type="dxa"/>
            </w:tcMar>
          </w:tcPr>
          <w:p w14:paraId="2159FD25" w14:textId="77777777" w:rsidR="00A65D85" w:rsidRPr="00FE558F" w:rsidRDefault="00A65D85" w:rsidP="00A65D85">
            <w:pPr>
              <w:spacing w:after="120"/>
              <w:jc w:val="left"/>
              <w:rPr>
                <w:rFonts w:cs="Arial"/>
                <w:bCs/>
                <w:caps/>
                <w:color w:val="000000" w:themeColor="text1"/>
                <w:sz w:val="12"/>
                <w:szCs w:val="12"/>
              </w:rPr>
            </w:pPr>
            <w:r w:rsidRPr="00FE558F">
              <w:rPr>
                <w:rFonts w:cs="Arial"/>
                <w:bCs/>
                <w:caps/>
                <w:color w:val="000000" w:themeColor="text1"/>
                <w:sz w:val="12"/>
                <w:szCs w:val="12"/>
              </w:rPr>
              <w:t>Stupeň projektové dokumentace:</w:t>
            </w:r>
          </w:p>
          <w:p w14:paraId="1451424B" w14:textId="77777777" w:rsidR="00A65D85" w:rsidRPr="00FE558F" w:rsidRDefault="006E7FC5"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DD2F06">
                  <w:rPr>
                    <w:rFonts w:cs="Arial"/>
                    <w:bCs/>
                    <w:color w:val="000000" w:themeColor="text1"/>
                    <w:sz w:val="22"/>
                    <w:szCs w:val="22"/>
                  </w:rPr>
                  <w:t>Dokumentace pro stavební povolení a provádění stavby (DSP+PS)</w:t>
                </w:r>
              </w:sdtContent>
            </w:sdt>
          </w:p>
        </w:tc>
        <w:tc>
          <w:tcPr>
            <w:tcW w:w="1558" w:type="dxa"/>
            <w:tcBorders>
              <w:bottom w:val="single" w:sz="4" w:space="0" w:color="auto"/>
            </w:tcBorders>
            <w:tcMar>
              <w:top w:w="113" w:type="dxa"/>
              <w:left w:w="113" w:type="dxa"/>
              <w:bottom w:w="57" w:type="dxa"/>
              <w:right w:w="0" w:type="dxa"/>
            </w:tcMar>
          </w:tcPr>
          <w:p w14:paraId="0C690686" w14:textId="77777777" w:rsidR="00A65D85" w:rsidRPr="00FE558F" w:rsidRDefault="00A65D85" w:rsidP="00A65D85">
            <w:pPr>
              <w:spacing w:after="120"/>
              <w:jc w:val="right"/>
              <w:rPr>
                <w:rFonts w:cs="Arial"/>
                <w:bCs/>
                <w:caps/>
                <w:color w:val="000000" w:themeColor="text1"/>
                <w:sz w:val="12"/>
                <w:szCs w:val="12"/>
              </w:rPr>
            </w:pPr>
            <w:r w:rsidRPr="00FE558F">
              <w:rPr>
                <w:rFonts w:cs="Arial"/>
                <w:bCs/>
                <w:caps/>
                <w:color w:val="000000" w:themeColor="text1"/>
                <w:sz w:val="12"/>
                <w:szCs w:val="12"/>
              </w:rPr>
              <w:t>Datum:</w:t>
            </w:r>
          </w:p>
          <w:p w14:paraId="342BFCE6" w14:textId="77777777" w:rsidR="00A65D85" w:rsidRPr="00FE558F" w:rsidRDefault="006E7FC5"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DD2F06">
                  <w:rPr>
                    <w:rFonts w:cs="Arial"/>
                    <w:bCs/>
                    <w:color w:val="000000" w:themeColor="text1"/>
                    <w:sz w:val="22"/>
                    <w:szCs w:val="22"/>
                  </w:rPr>
                  <w:t>01/2021</w:t>
                </w:r>
              </w:sdtContent>
            </w:sdt>
          </w:p>
        </w:tc>
      </w:tr>
    </w:tbl>
    <w:p w14:paraId="75AD9470" w14:textId="77777777" w:rsidR="00113C96" w:rsidRPr="00FE558F" w:rsidRDefault="00113C96" w:rsidP="00113C96">
      <w:pPr>
        <w:jc w:val="center"/>
      </w:pPr>
    </w:p>
    <w:p w14:paraId="1F247CA2" w14:textId="77777777" w:rsidR="00113C96" w:rsidRPr="00FE558F" w:rsidRDefault="00113C96" w:rsidP="00113C96">
      <w:pPr>
        <w:jc w:val="center"/>
        <w:rPr>
          <w:color w:val="000000" w:themeColor="text1"/>
        </w:rPr>
      </w:pPr>
    </w:p>
    <w:p w14:paraId="55CE14B6" w14:textId="77777777" w:rsidR="00113C96" w:rsidRPr="00FE558F" w:rsidRDefault="00113C96" w:rsidP="00113C96">
      <w:pPr>
        <w:jc w:val="center"/>
        <w:rPr>
          <w:color w:val="000000" w:themeColor="text1"/>
        </w:rPr>
      </w:pPr>
    </w:p>
    <w:p w14:paraId="5DFD7D5B" w14:textId="77777777" w:rsidR="00C5703F" w:rsidRPr="00FE558F" w:rsidRDefault="00C5703F" w:rsidP="00113C96">
      <w:pPr>
        <w:jc w:val="center"/>
        <w:rPr>
          <w:color w:val="000000" w:themeColor="text1"/>
        </w:rPr>
      </w:pPr>
    </w:p>
    <w:p w14:paraId="60BEF3D5" w14:textId="77777777" w:rsidR="00C5703F" w:rsidRPr="00FE558F" w:rsidRDefault="00C5703F" w:rsidP="00113C96">
      <w:pPr>
        <w:jc w:val="center"/>
        <w:rPr>
          <w:color w:val="000000" w:themeColor="text1"/>
        </w:rPr>
      </w:pPr>
    </w:p>
    <w:p w14:paraId="189D222D" w14:textId="77777777" w:rsidR="00B1494D" w:rsidRPr="00FE558F" w:rsidRDefault="00B1494D" w:rsidP="00113C96">
      <w:pPr>
        <w:jc w:val="center"/>
        <w:rPr>
          <w:color w:val="000000" w:themeColor="text1"/>
        </w:rPr>
      </w:pPr>
    </w:p>
    <w:p w14:paraId="5F34CC1F" w14:textId="77777777" w:rsidR="00A65D85" w:rsidRPr="00FE558F" w:rsidRDefault="00A65D85" w:rsidP="00113C96">
      <w:pPr>
        <w:jc w:val="center"/>
        <w:rPr>
          <w:color w:val="000000" w:themeColor="text1"/>
        </w:rPr>
      </w:pPr>
    </w:p>
    <w:p w14:paraId="0787AED0" w14:textId="77777777" w:rsidR="00A65D85" w:rsidRPr="00FE558F" w:rsidRDefault="00A65D85" w:rsidP="00113C96">
      <w:pPr>
        <w:jc w:val="center"/>
        <w:rPr>
          <w:color w:val="000000" w:themeColor="text1"/>
        </w:rPr>
      </w:pPr>
    </w:p>
    <w:p w14:paraId="7B4A041A" w14:textId="77777777" w:rsidR="00A65D85" w:rsidRPr="00FE558F" w:rsidRDefault="00A65D85" w:rsidP="00113C96">
      <w:pPr>
        <w:jc w:val="center"/>
        <w:rPr>
          <w:color w:val="000000" w:themeColor="text1"/>
        </w:rPr>
      </w:pPr>
    </w:p>
    <w:p w14:paraId="618C4F88" w14:textId="77777777" w:rsidR="00A65D85" w:rsidRPr="00FE558F" w:rsidRDefault="00A65D85" w:rsidP="00113C96">
      <w:pPr>
        <w:jc w:val="center"/>
        <w:rPr>
          <w:color w:val="000000" w:themeColor="text1"/>
        </w:rPr>
      </w:pPr>
    </w:p>
    <w:p w14:paraId="5ED3F86F" w14:textId="77777777" w:rsidR="00A65D85" w:rsidRPr="00FE558F" w:rsidRDefault="00A65D85" w:rsidP="00113C96">
      <w:pPr>
        <w:jc w:val="center"/>
        <w:rPr>
          <w:color w:val="000000" w:themeColor="text1"/>
        </w:rPr>
      </w:pPr>
    </w:p>
    <w:p w14:paraId="04EEA6F9" w14:textId="77777777" w:rsidR="00A65D85" w:rsidRPr="00FE558F" w:rsidRDefault="00A65D85" w:rsidP="00113C96">
      <w:pPr>
        <w:jc w:val="center"/>
        <w:rPr>
          <w:color w:val="000000" w:themeColor="text1"/>
        </w:rPr>
      </w:pPr>
    </w:p>
    <w:p w14:paraId="52886078" w14:textId="77777777" w:rsidR="00A65D85" w:rsidRPr="00FE558F" w:rsidRDefault="00623351" w:rsidP="00A65D85">
      <w:pPr>
        <w:jc w:val="center"/>
        <w:rPr>
          <w:b/>
          <w:color w:val="000000" w:themeColor="text1"/>
        </w:rPr>
      </w:pPr>
      <w:r w:rsidRPr="00FE558F">
        <w:rPr>
          <w:b/>
          <w:color w:val="000000" w:themeColor="text1"/>
          <w:sz w:val="36"/>
        </w:rPr>
        <w:t>D.</w:t>
      </w:r>
      <w:r w:rsidR="00467616" w:rsidRPr="00FE558F">
        <w:rPr>
          <w:b/>
          <w:color w:val="000000" w:themeColor="text1"/>
          <w:sz w:val="36"/>
        </w:rPr>
        <w:t>2</w:t>
      </w:r>
      <w:r w:rsidRPr="00FE558F">
        <w:rPr>
          <w:b/>
          <w:color w:val="000000" w:themeColor="text1"/>
          <w:sz w:val="36"/>
        </w:rPr>
        <w:t>.1</w:t>
      </w:r>
      <w:r w:rsidR="00A65D85" w:rsidRPr="00FE558F">
        <w:rPr>
          <w:b/>
          <w:color w:val="000000" w:themeColor="text1"/>
          <w:sz w:val="36"/>
        </w:rPr>
        <w:t xml:space="preserve"> TECHNICKÁ ZPRÁVA</w:t>
      </w:r>
    </w:p>
    <w:p w14:paraId="54E9B668" w14:textId="77777777" w:rsidR="00C5703F" w:rsidRPr="00435CEE" w:rsidRDefault="00C5703F" w:rsidP="00113C96">
      <w:pPr>
        <w:jc w:val="center"/>
        <w:rPr>
          <w:color w:val="000000" w:themeColor="text1"/>
          <w:highlight w:val="yellow"/>
        </w:rPr>
      </w:pPr>
    </w:p>
    <w:p w14:paraId="25079351" w14:textId="77777777" w:rsidR="00083CDD" w:rsidRPr="00435CEE" w:rsidRDefault="00083CDD">
      <w:pPr>
        <w:rPr>
          <w:color w:val="000000" w:themeColor="text1"/>
          <w:highlight w:val="yellow"/>
        </w:rPr>
        <w:sectPr w:rsidR="00083CDD" w:rsidRPr="00435CEE" w:rsidSect="007E461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435CEE" w14:paraId="7DD99167" w14:textId="77777777" w:rsidTr="000A698A">
        <w:trPr>
          <w:trHeight w:val="510"/>
          <w:jc w:val="center"/>
        </w:trPr>
        <w:tc>
          <w:tcPr>
            <w:tcW w:w="8504" w:type="dxa"/>
            <w:gridSpan w:val="5"/>
            <w:tcBorders>
              <w:top w:val="single" w:sz="4" w:space="0" w:color="auto"/>
              <w:bottom w:val="single" w:sz="4" w:space="0" w:color="auto"/>
            </w:tcBorders>
            <w:vAlign w:val="center"/>
          </w:tcPr>
          <w:p w14:paraId="2EAB549B" w14:textId="77777777" w:rsidR="004F527E" w:rsidRPr="00FE558F" w:rsidRDefault="006E7FC5" w:rsidP="003678CD">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r w:rsidR="00DD2F06">
                  <w:rPr>
                    <w:rFonts w:cs="Arial"/>
                    <w:bCs/>
                    <w:caps/>
                    <w:color w:val="000000" w:themeColor="text1"/>
                    <w:sz w:val="30"/>
                    <w:szCs w:val="30"/>
                  </w:rPr>
                  <w:t>D.2.1</w:t>
                </w:r>
              </w:sdtContent>
            </w:sdt>
            <w:r w:rsidR="004F527E" w:rsidRPr="00FE558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DD2F06">
                  <w:rPr>
                    <w:rFonts w:cs="Arial"/>
                    <w:bCs/>
                    <w:caps/>
                    <w:color w:val="000000" w:themeColor="text1"/>
                    <w:sz w:val="30"/>
                    <w:szCs w:val="30"/>
                  </w:rPr>
                  <w:t>technická ZPRÁVA</w:t>
                </w:r>
              </w:sdtContent>
            </w:sdt>
          </w:p>
        </w:tc>
      </w:tr>
      <w:tr w:rsidR="004F527E" w:rsidRPr="00435CEE" w14:paraId="476A329B" w14:textId="77777777"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14:paraId="1EAC071E"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ÚPLNÝ NÁZEV AKCE (PROJEKTU):</w:t>
            </w:r>
          </w:p>
          <w:p w14:paraId="4899D68D" w14:textId="77777777" w:rsidR="004F527E" w:rsidRPr="00FE558F" w:rsidRDefault="006E7FC5"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DD2F06">
                  <w:rPr>
                    <w:rFonts w:cs="Arial"/>
                    <w:bCs/>
                    <w:color w:val="000000" w:themeColor="text1"/>
                    <w:sz w:val="18"/>
                    <w:szCs w:val="18"/>
                  </w:rPr>
                  <w:t xml:space="preserve">Modřice, </w:t>
                </w:r>
                <w:proofErr w:type="gramStart"/>
                <w:r w:rsidR="00DD2F06">
                  <w:rPr>
                    <w:rFonts w:cs="Arial"/>
                    <w:bCs/>
                    <w:color w:val="000000" w:themeColor="text1"/>
                    <w:sz w:val="18"/>
                    <w:szCs w:val="18"/>
                  </w:rPr>
                  <w:t>Masarykova - rekonstrukce</w:t>
                </w:r>
                <w:proofErr w:type="gramEnd"/>
                <w:r w:rsidR="00DD2F06">
                  <w:rPr>
                    <w:rFonts w:cs="Arial"/>
                    <w:bCs/>
                    <w:color w:val="000000" w:themeColor="text1"/>
                    <w:sz w:val="18"/>
                    <w:szCs w:val="18"/>
                  </w:rPr>
                  <w:t xml:space="preserve">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14:paraId="50C8B218"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Datum:</w:t>
            </w:r>
          </w:p>
          <w:p w14:paraId="3E651883" w14:textId="77777777" w:rsidR="004F527E" w:rsidRPr="00FE558F" w:rsidRDefault="006E7FC5"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DD2F06">
                  <w:rPr>
                    <w:color w:val="000000" w:themeColor="text1"/>
                    <w:sz w:val="18"/>
                    <w:szCs w:val="18"/>
                  </w:rPr>
                  <w:t>01/2021</w:t>
                </w:r>
              </w:sdtContent>
            </w:sdt>
          </w:p>
        </w:tc>
      </w:tr>
      <w:tr w:rsidR="004F527E" w:rsidRPr="00435CEE" w14:paraId="3ED179DF" w14:textId="77777777" w:rsidTr="00FE558F">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14:paraId="5024360E"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Podnázev:</w:t>
            </w:r>
          </w:p>
          <w:p w14:paraId="183A9772" w14:textId="77777777" w:rsidR="004F527E" w:rsidRPr="00FE558F" w:rsidRDefault="006E7FC5" w:rsidP="00E05144">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DD2F06">
                  <w:rPr>
                    <w:color w:val="000000" w:themeColor="text1"/>
                    <w:sz w:val="18"/>
                    <w:szCs w:val="18"/>
                  </w:rPr>
                  <w:t>SO 340 VODOVODNÍ PŘÍPOJKY</w:t>
                </w:r>
              </w:sdtContent>
            </w:sdt>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14:paraId="1AD0BA85"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stupeň projektové dokumentace:</w:t>
            </w:r>
          </w:p>
          <w:p w14:paraId="54904C71" w14:textId="77777777" w:rsidR="004F527E" w:rsidRPr="00FE558F" w:rsidRDefault="006E7FC5"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DD2F06">
                  <w:rPr>
                    <w:color w:val="000000" w:themeColor="text1"/>
                    <w:sz w:val="18"/>
                    <w:szCs w:val="18"/>
                  </w:rPr>
                  <w:t>Dokumentace pro stavební povolení a provádění stavby</w:t>
                </w:r>
              </w:sdtContent>
            </w:sdt>
          </w:p>
        </w:tc>
      </w:tr>
      <w:tr w:rsidR="004F527E" w:rsidRPr="00435CEE" w14:paraId="721EF9E2" w14:textId="77777777" w:rsidTr="00FE558F">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14:paraId="053D2C4B"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Objednatel:</w:t>
            </w:r>
          </w:p>
          <w:p w14:paraId="16D8E947" w14:textId="77777777" w:rsidR="004F527E" w:rsidRPr="00FE558F" w:rsidRDefault="006E7FC5"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DD2F06">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14:paraId="1A7A0CD5"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Adresa:</w:t>
            </w:r>
          </w:p>
          <w:p w14:paraId="574AF828" w14:textId="77777777" w:rsidR="004F527E" w:rsidRPr="00FE558F" w:rsidRDefault="006E7FC5"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DD2F06">
                  <w:rPr>
                    <w:rFonts w:cs="Arial"/>
                    <w:bCs/>
                    <w:color w:val="000000" w:themeColor="text1"/>
                    <w:sz w:val="18"/>
                    <w:szCs w:val="18"/>
                  </w:rPr>
                  <w:t>Dominikánské náměstí 196/1, 601 67 Brno</w:t>
                </w:r>
              </w:sdtContent>
            </w:sdt>
          </w:p>
        </w:tc>
      </w:tr>
      <w:tr w:rsidR="004F527E" w:rsidRPr="00435CEE" w14:paraId="1C9AAC3C" w14:textId="77777777" w:rsidTr="00FE558F">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14:paraId="29654DC3"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Zhotovitel:</w:t>
            </w:r>
          </w:p>
          <w:p w14:paraId="2E64F2A7" w14:textId="77777777" w:rsidR="004F527E" w:rsidRPr="00FE558F" w:rsidRDefault="006E7FC5"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DD2F06">
                  <w:rPr>
                    <w:rFonts w:cs="Arial"/>
                    <w:bCs/>
                    <w:color w:val="000000" w:themeColor="text1"/>
                    <w:sz w:val="18"/>
                    <w:szCs w:val="18"/>
                  </w:rPr>
                  <w:t>Sweco</w:t>
                </w:r>
                <w:proofErr w:type="spellEnd"/>
                <w:r w:rsidR="00DD2F06">
                  <w:rPr>
                    <w:rFonts w:cs="Arial"/>
                    <w:bCs/>
                    <w:color w:val="000000" w:themeColor="text1"/>
                    <w:sz w:val="18"/>
                    <w:szCs w:val="18"/>
                  </w:rPr>
                  <w:t xml:space="preserve"> </w:t>
                </w:r>
                <w:proofErr w:type="spellStart"/>
                <w:r w:rsidR="00DD2F06">
                  <w:rPr>
                    <w:rFonts w:cs="Arial"/>
                    <w:bCs/>
                    <w:color w:val="000000" w:themeColor="text1"/>
                    <w:sz w:val="18"/>
                    <w:szCs w:val="18"/>
                  </w:rPr>
                  <w:t>Hydroprojekt</w:t>
                </w:r>
                <w:proofErr w:type="spellEnd"/>
                <w:r w:rsidR="00DD2F06">
                  <w:rPr>
                    <w:rFonts w:cs="Arial"/>
                    <w:bCs/>
                    <w:color w:val="000000" w:themeColor="text1"/>
                    <w:sz w:val="18"/>
                    <w:szCs w:val="18"/>
                  </w:rPr>
                  <w:t xml:space="preserve"> a.s.,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14:paraId="71BDCF13"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Adresa:</w:t>
            </w:r>
          </w:p>
          <w:p w14:paraId="19BE0703" w14:textId="77777777" w:rsidR="004F527E" w:rsidRPr="00FE558F" w:rsidRDefault="006E7FC5"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DD2F06">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14:paraId="2A1FC25A"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Generální ředitel:</w:t>
            </w:r>
          </w:p>
          <w:p w14:paraId="1F6FBC62" w14:textId="77777777" w:rsidR="004F527E" w:rsidRPr="00FE558F" w:rsidRDefault="006E7FC5"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DD2F06">
                  <w:rPr>
                    <w:rFonts w:cs="Arial"/>
                    <w:bCs/>
                    <w:color w:val="000000" w:themeColor="text1"/>
                    <w:sz w:val="18"/>
                    <w:szCs w:val="18"/>
                  </w:rPr>
                  <w:t>Ing. Milan Moravec, Ph.D.</w:t>
                </w:r>
              </w:sdtContent>
            </w:sdt>
          </w:p>
        </w:tc>
      </w:tr>
      <w:tr w:rsidR="004F527E" w:rsidRPr="00435CEE" w14:paraId="6B81B61E" w14:textId="77777777" w:rsidTr="00FE558F">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14:paraId="74CE28D9"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Hlavní inženýr projektu:</w:t>
            </w:r>
          </w:p>
          <w:p w14:paraId="24020FBC" w14:textId="77777777" w:rsidR="004F527E" w:rsidRPr="00FE558F" w:rsidRDefault="006E7FC5"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DD2F06">
                  <w:rPr>
                    <w:rFonts w:cs="Arial"/>
                    <w:bCs/>
                    <w:color w:val="000000" w:themeColor="text1"/>
                    <w:sz w:val="18"/>
                    <w:szCs w:val="18"/>
                  </w:rPr>
                  <w:t>Ing. Marek Machovec</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14:paraId="7E225F5B"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Ředitel divize:</w:t>
            </w:r>
          </w:p>
          <w:p w14:paraId="07B131E1" w14:textId="77777777" w:rsidR="004F527E" w:rsidRPr="00FE558F" w:rsidRDefault="006E7FC5"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DD2F06">
                  <w:rPr>
                    <w:rFonts w:cs="Arial"/>
                    <w:bCs/>
                    <w:color w:val="000000" w:themeColor="text1"/>
                    <w:sz w:val="18"/>
                    <w:szCs w:val="18"/>
                  </w:rPr>
                  <w:t>Ing. Martin Stojaspal</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14:paraId="33D3361E" w14:textId="77777777" w:rsidR="004F527E" w:rsidRPr="00FE558F" w:rsidRDefault="004F527E" w:rsidP="000A698A">
            <w:pPr>
              <w:spacing w:after="120"/>
              <w:jc w:val="left"/>
              <w:rPr>
                <w:rFonts w:cs="Arial"/>
                <w:bCs/>
                <w:caps/>
                <w:color w:val="000000" w:themeColor="text1"/>
                <w:sz w:val="12"/>
                <w:szCs w:val="12"/>
              </w:rPr>
            </w:pPr>
            <w:r w:rsidRPr="00FE558F">
              <w:rPr>
                <w:rFonts w:cs="Arial"/>
                <w:bCs/>
                <w:caps/>
                <w:color w:val="000000" w:themeColor="text1"/>
                <w:sz w:val="12"/>
                <w:szCs w:val="12"/>
              </w:rPr>
              <w:t>Technická kontrola:</w:t>
            </w:r>
          </w:p>
          <w:p w14:paraId="48CFEB46" w14:textId="77777777" w:rsidR="004F527E" w:rsidRPr="00FE558F" w:rsidRDefault="006E7FC5"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DD2F06">
                  <w:rPr>
                    <w:rFonts w:cs="Arial"/>
                    <w:bCs/>
                    <w:color w:val="000000" w:themeColor="text1"/>
                    <w:sz w:val="18"/>
                    <w:szCs w:val="18"/>
                  </w:rPr>
                  <w:t>Ing. Marek Machovec</w:t>
                </w:r>
              </w:sdtContent>
            </w:sdt>
          </w:p>
        </w:tc>
      </w:tr>
      <w:tr w:rsidR="004F527E" w:rsidRPr="00435CEE" w14:paraId="04BB2314" w14:textId="77777777"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14:paraId="6A3486FF" w14:textId="77777777" w:rsidR="004F527E" w:rsidRPr="00435CEE" w:rsidRDefault="004F527E" w:rsidP="000A698A">
            <w:pPr>
              <w:rPr>
                <w:highlight w:val="yellow"/>
              </w:rPr>
            </w:pPr>
          </w:p>
          <w:p w14:paraId="7C2BC644" w14:textId="77777777" w:rsidR="004F527E" w:rsidRPr="00435CEE" w:rsidRDefault="004F527E" w:rsidP="000A698A">
            <w:pPr>
              <w:rPr>
                <w:highlight w:val="yellow"/>
              </w:rPr>
            </w:pPr>
          </w:p>
          <w:p w14:paraId="3662128B" w14:textId="77777777" w:rsidR="004F527E" w:rsidRPr="00435CEE" w:rsidRDefault="004F527E" w:rsidP="000A698A">
            <w:pPr>
              <w:rPr>
                <w:highlight w:val="yellow"/>
              </w:rPr>
            </w:pPr>
          </w:p>
          <w:p w14:paraId="6B6E3170" w14:textId="77777777" w:rsidR="004F527E" w:rsidRPr="00435CEE" w:rsidRDefault="004F527E" w:rsidP="000A698A">
            <w:pPr>
              <w:rPr>
                <w:highlight w:val="yellow"/>
              </w:rPr>
            </w:pPr>
          </w:p>
          <w:p w14:paraId="7D6B98CF" w14:textId="77777777" w:rsidR="004F527E" w:rsidRPr="00435CEE" w:rsidRDefault="004F527E" w:rsidP="000A698A">
            <w:pPr>
              <w:rPr>
                <w:highlight w:val="yellow"/>
              </w:rPr>
            </w:pPr>
          </w:p>
          <w:p w14:paraId="23D2389C" w14:textId="77777777" w:rsidR="004F527E" w:rsidRPr="00435CEE" w:rsidRDefault="004F527E" w:rsidP="000A698A">
            <w:pPr>
              <w:rPr>
                <w:highlight w:val="yellow"/>
              </w:rPr>
            </w:pPr>
          </w:p>
          <w:p w14:paraId="52D27271" w14:textId="77777777" w:rsidR="004F527E" w:rsidRPr="00435CEE" w:rsidRDefault="004F527E" w:rsidP="000A698A">
            <w:pPr>
              <w:rPr>
                <w:highlight w:val="yellow"/>
              </w:rPr>
            </w:pPr>
          </w:p>
          <w:p w14:paraId="6E7D349C" w14:textId="77777777" w:rsidR="004F527E" w:rsidRPr="00435CEE" w:rsidRDefault="004F527E" w:rsidP="000A698A">
            <w:pPr>
              <w:rPr>
                <w:highlight w:val="yellow"/>
              </w:rPr>
            </w:pPr>
          </w:p>
          <w:p w14:paraId="54584386" w14:textId="77777777" w:rsidR="004F527E" w:rsidRPr="00435CEE" w:rsidRDefault="004F527E" w:rsidP="000A698A">
            <w:pPr>
              <w:rPr>
                <w:highlight w:val="yellow"/>
              </w:rPr>
            </w:pPr>
          </w:p>
          <w:p w14:paraId="59235973" w14:textId="77777777" w:rsidR="004F527E" w:rsidRPr="00435CEE" w:rsidRDefault="004F527E" w:rsidP="000A698A">
            <w:pPr>
              <w:rPr>
                <w:highlight w:val="yellow"/>
              </w:rPr>
            </w:pPr>
          </w:p>
          <w:p w14:paraId="3C2B6E97" w14:textId="77777777" w:rsidR="004F527E" w:rsidRPr="00435CEE" w:rsidRDefault="004F527E" w:rsidP="000A698A">
            <w:pPr>
              <w:rPr>
                <w:highlight w:val="yellow"/>
              </w:rPr>
            </w:pPr>
          </w:p>
          <w:p w14:paraId="693E5A37" w14:textId="77777777" w:rsidR="004F527E" w:rsidRPr="00435CEE" w:rsidRDefault="004F527E" w:rsidP="000A698A">
            <w:pPr>
              <w:rPr>
                <w:highlight w:val="yellow"/>
              </w:rPr>
            </w:pPr>
          </w:p>
          <w:p w14:paraId="1817D523" w14:textId="77777777" w:rsidR="004F527E" w:rsidRPr="00435CEE" w:rsidRDefault="004F527E" w:rsidP="000A698A">
            <w:pPr>
              <w:rPr>
                <w:highlight w:val="yellow"/>
              </w:rPr>
            </w:pPr>
          </w:p>
          <w:p w14:paraId="65585B6E" w14:textId="77777777" w:rsidR="004F527E" w:rsidRPr="00435CEE" w:rsidRDefault="004F527E" w:rsidP="000A698A">
            <w:pPr>
              <w:rPr>
                <w:highlight w:val="yellow"/>
              </w:rPr>
            </w:pPr>
          </w:p>
          <w:p w14:paraId="09B88240" w14:textId="77777777" w:rsidR="004F527E" w:rsidRPr="00435CEE" w:rsidRDefault="004F527E" w:rsidP="000A698A">
            <w:pPr>
              <w:rPr>
                <w:highlight w:val="yellow"/>
              </w:rPr>
            </w:pPr>
          </w:p>
          <w:p w14:paraId="06698B53" w14:textId="77777777" w:rsidR="004F527E" w:rsidRPr="00435CEE" w:rsidRDefault="004F527E" w:rsidP="000A698A">
            <w:pPr>
              <w:rPr>
                <w:highlight w:val="yellow"/>
              </w:rPr>
            </w:pPr>
          </w:p>
          <w:p w14:paraId="1A1299DD" w14:textId="77777777" w:rsidR="004F527E" w:rsidRPr="00435CEE" w:rsidRDefault="004F527E" w:rsidP="000A698A">
            <w:pPr>
              <w:rPr>
                <w:highlight w:val="yellow"/>
              </w:rPr>
            </w:pPr>
          </w:p>
          <w:p w14:paraId="56A57B4A" w14:textId="77777777" w:rsidR="004F527E" w:rsidRPr="00435CEE" w:rsidRDefault="004F527E" w:rsidP="000A698A">
            <w:pPr>
              <w:rPr>
                <w:highlight w:val="yellow"/>
              </w:rPr>
            </w:pPr>
          </w:p>
          <w:p w14:paraId="2577B514" w14:textId="77777777" w:rsidR="004F527E" w:rsidRPr="00435CEE" w:rsidRDefault="004F527E" w:rsidP="000A698A">
            <w:pPr>
              <w:rPr>
                <w:highlight w:val="yellow"/>
              </w:rPr>
            </w:pPr>
          </w:p>
          <w:p w14:paraId="7C6A8905" w14:textId="77777777" w:rsidR="004F527E" w:rsidRPr="00435CEE" w:rsidRDefault="004F527E" w:rsidP="000A698A">
            <w:pPr>
              <w:rPr>
                <w:highlight w:val="yellow"/>
              </w:rPr>
            </w:pPr>
          </w:p>
          <w:p w14:paraId="1E176CF8" w14:textId="77777777" w:rsidR="004F527E" w:rsidRPr="00435CEE" w:rsidRDefault="004F527E" w:rsidP="000A698A">
            <w:pPr>
              <w:rPr>
                <w:highlight w:val="yellow"/>
              </w:rPr>
            </w:pPr>
          </w:p>
          <w:p w14:paraId="03BC2C28" w14:textId="77777777" w:rsidR="004F527E" w:rsidRPr="00435CEE" w:rsidRDefault="004F527E" w:rsidP="000A698A">
            <w:pPr>
              <w:rPr>
                <w:highlight w:val="yellow"/>
              </w:rPr>
            </w:pPr>
          </w:p>
          <w:p w14:paraId="64F6A7A3" w14:textId="77777777" w:rsidR="004F527E" w:rsidRPr="00435CEE" w:rsidRDefault="004F527E" w:rsidP="000A698A">
            <w:pPr>
              <w:rPr>
                <w:highlight w:val="yellow"/>
              </w:rPr>
            </w:pPr>
          </w:p>
          <w:p w14:paraId="6589FF64" w14:textId="77777777" w:rsidR="004F527E" w:rsidRPr="00435CEE" w:rsidRDefault="004F527E" w:rsidP="000A698A">
            <w:pPr>
              <w:rPr>
                <w:highlight w:val="yellow"/>
              </w:rPr>
            </w:pPr>
          </w:p>
          <w:p w14:paraId="7A177DBC" w14:textId="77777777" w:rsidR="004F527E" w:rsidRPr="00435CEE" w:rsidRDefault="004F527E" w:rsidP="000A698A">
            <w:pPr>
              <w:rPr>
                <w:highlight w:val="yellow"/>
              </w:rPr>
            </w:pPr>
          </w:p>
          <w:p w14:paraId="723F9067" w14:textId="77777777" w:rsidR="004F527E" w:rsidRPr="00435CEE" w:rsidRDefault="004F527E" w:rsidP="000A698A">
            <w:pPr>
              <w:rPr>
                <w:highlight w:val="yellow"/>
              </w:rPr>
            </w:pPr>
          </w:p>
          <w:p w14:paraId="0B93AA0B" w14:textId="77777777" w:rsidR="004F527E" w:rsidRPr="00435CEE" w:rsidRDefault="004F527E" w:rsidP="000A698A">
            <w:pPr>
              <w:rPr>
                <w:highlight w:val="yellow"/>
              </w:rPr>
            </w:pPr>
          </w:p>
          <w:p w14:paraId="3AEF2DC1" w14:textId="77777777" w:rsidR="004F527E" w:rsidRPr="00435CEE" w:rsidRDefault="004F527E" w:rsidP="000A698A">
            <w:pPr>
              <w:spacing w:after="120"/>
              <w:jc w:val="left"/>
              <w:rPr>
                <w:rFonts w:cs="Arial"/>
                <w:bCs/>
                <w:caps/>
                <w:color w:val="000000" w:themeColor="text1"/>
                <w:sz w:val="12"/>
                <w:szCs w:val="12"/>
                <w:highlight w:val="yellow"/>
              </w:rPr>
            </w:pPr>
          </w:p>
        </w:tc>
      </w:tr>
      <w:tr w:rsidR="004F527E" w:rsidRPr="00435CEE" w14:paraId="217896A5" w14:textId="77777777" w:rsidTr="00FE558F">
        <w:trPr>
          <w:trHeight w:val="1207"/>
          <w:jc w:val="center"/>
        </w:trPr>
        <w:tc>
          <w:tcPr>
            <w:tcW w:w="8504" w:type="dxa"/>
            <w:gridSpan w:val="5"/>
            <w:tcBorders>
              <w:top w:val="single" w:sz="4" w:space="0" w:color="auto"/>
            </w:tcBorders>
            <w:tcMar>
              <w:top w:w="113" w:type="dxa"/>
              <w:bottom w:w="57" w:type="dxa"/>
              <w:right w:w="113" w:type="dxa"/>
            </w:tcMar>
          </w:tcPr>
          <w:p w14:paraId="1A3D6134" w14:textId="77777777" w:rsidR="004F527E" w:rsidRPr="00FE558F" w:rsidRDefault="004F527E" w:rsidP="000A698A">
            <w:pPr>
              <w:rPr>
                <w:color w:val="000000" w:themeColor="text1"/>
                <w:sz w:val="16"/>
                <w:szCs w:val="16"/>
              </w:rPr>
            </w:pPr>
            <w:r w:rsidRPr="00FE558F">
              <w:rPr>
                <w:color w:val="000000" w:themeColor="text1"/>
                <w:sz w:val="16"/>
                <w:szCs w:val="16"/>
              </w:rPr>
              <w:t xml:space="preserve">Společnost </w:t>
            </w:r>
            <w:proofErr w:type="spellStart"/>
            <w:r w:rsidRPr="00FE558F">
              <w:rPr>
                <w:b/>
                <w:color w:val="000000" w:themeColor="text1"/>
                <w:sz w:val="16"/>
                <w:szCs w:val="16"/>
              </w:rPr>
              <w:t>Sweco</w:t>
            </w:r>
            <w:proofErr w:type="spellEnd"/>
            <w:r w:rsidRPr="00FE558F">
              <w:rPr>
                <w:b/>
                <w:color w:val="000000" w:themeColor="text1"/>
                <w:sz w:val="16"/>
                <w:szCs w:val="16"/>
              </w:rPr>
              <w:t> </w:t>
            </w:r>
            <w:proofErr w:type="spellStart"/>
            <w:r w:rsidRPr="00FE558F">
              <w:rPr>
                <w:b/>
                <w:color w:val="000000" w:themeColor="text1"/>
                <w:sz w:val="16"/>
                <w:szCs w:val="16"/>
              </w:rPr>
              <w:t>Hydroprojekt</w:t>
            </w:r>
            <w:proofErr w:type="spellEnd"/>
            <w:r w:rsidRPr="00FE558F">
              <w:rPr>
                <w:b/>
                <w:color w:val="000000" w:themeColor="text1"/>
                <w:sz w:val="16"/>
                <w:szCs w:val="16"/>
              </w:rPr>
              <w:t> a.s.</w:t>
            </w:r>
            <w:r w:rsidRPr="00FE558F">
              <w:rPr>
                <w:color w:val="000000" w:themeColor="text1"/>
                <w:sz w:val="16"/>
                <w:szCs w:val="16"/>
              </w:rPr>
              <w:t xml:space="preserve"> je certifikovaná dle norem </w:t>
            </w:r>
            <w:r w:rsidRPr="00FE558F">
              <w:rPr>
                <w:b/>
                <w:color w:val="000000" w:themeColor="text1"/>
                <w:sz w:val="16"/>
                <w:szCs w:val="16"/>
              </w:rPr>
              <w:t>ČSN EN ISO 9001:2009</w:t>
            </w:r>
            <w:r w:rsidRPr="00FE558F">
              <w:rPr>
                <w:color w:val="000000" w:themeColor="text1"/>
                <w:sz w:val="16"/>
                <w:szCs w:val="16"/>
              </w:rPr>
              <w:t xml:space="preserve">, </w:t>
            </w:r>
            <w:r w:rsidRPr="00FE558F">
              <w:rPr>
                <w:b/>
                <w:color w:val="000000" w:themeColor="text1"/>
                <w:sz w:val="16"/>
                <w:szCs w:val="16"/>
              </w:rPr>
              <w:t>ČSN EN ISO 14001:2005</w:t>
            </w:r>
            <w:r w:rsidRPr="00FE558F">
              <w:rPr>
                <w:color w:val="000000" w:themeColor="text1"/>
                <w:sz w:val="16"/>
                <w:szCs w:val="16"/>
              </w:rPr>
              <w:t xml:space="preserve"> a </w:t>
            </w:r>
            <w:r w:rsidRPr="00FE558F">
              <w:rPr>
                <w:b/>
                <w:color w:val="000000" w:themeColor="text1"/>
                <w:sz w:val="16"/>
                <w:szCs w:val="16"/>
              </w:rPr>
              <w:t>ČSN OHSAS 18001:2008</w:t>
            </w:r>
            <w:r w:rsidRPr="00FE558F">
              <w:rPr>
                <w:color w:val="000000" w:themeColor="text1"/>
                <w:sz w:val="16"/>
                <w:szCs w:val="16"/>
              </w:rPr>
              <w:t>.</w:t>
            </w:r>
          </w:p>
          <w:p w14:paraId="3FC6BE70" w14:textId="77777777" w:rsidR="004F527E" w:rsidRPr="00FE558F" w:rsidRDefault="004F527E" w:rsidP="000A698A">
            <w:pPr>
              <w:rPr>
                <w:color w:val="000000" w:themeColor="text1"/>
                <w:sz w:val="16"/>
                <w:szCs w:val="16"/>
              </w:rPr>
            </w:pPr>
          </w:p>
          <w:p w14:paraId="4684B185" w14:textId="77777777" w:rsidR="004F527E" w:rsidRPr="00FE558F" w:rsidRDefault="004F527E" w:rsidP="000A698A">
            <w:pPr>
              <w:tabs>
                <w:tab w:val="right" w:pos="8505"/>
              </w:tabs>
              <w:ind w:right="136"/>
              <w:jc w:val="left"/>
              <w:rPr>
                <w:b/>
                <w:color w:val="000000" w:themeColor="text1"/>
                <w:sz w:val="18"/>
              </w:rPr>
            </w:pPr>
            <w:r w:rsidRPr="00FE558F">
              <w:rPr>
                <w:b/>
                <w:color w:val="000000" w:themeColor="text1"/>
                <w:sz w:val="18"/>
              </w:rPr>
              <w:sym w:font="Times New Roman" w:char="00A9"/>
            </w:r>
            <w:r w:rsidRPr="00FE558F">
              <w:rPr>
                <w:b/>
                <w:color w:val="000000" w:themeColor="text1"/>
                <w:sz w:val="18"/>
              </w:rPr>
              <w:t> </w:t>
            </w:r>
            <w:proofErr w:type="spellStart"/>
            <w:r w:rsidRPr="00FE558F">
              <w:rPr>
                <w:b/>
                <w:color w:val="000000" w:themeColor="text1"/>
                <w:sz w:val="18"/>
              </w:rPr>
              <w:t>Sweco</w:t>
            </w:r>
            <w:proofErr w:type="spellEnd"/>
            <w:r w:rsidRPr="00FE558F">
              <w:rPr>
                <w:b/>
                <w:color w:val="000000" w:themeColor="text1"/>
                <w:sz w:val="18"/>
              </w:rPr>
              <w:t> </w:t>
            </w:r>
            <w:proofErr w:type="spellStart"/>
            <w:r w:rsidRPr="00FE558F">
              <w:rPr>
                <w:b/>
                <w:color w:val="000000" w:themeColor="text1"/>
                <w:sz w:val="18"/>
              </w:rPr>
              <w:t>Hydroprojekt</w:t>
            </w:r>
            <w:proofErr w:type="spellEnd"/>
            <w:r w:rsidRPr="00FE558F">
              <w:rPr>
                <w:b/>
                <w:color w:val="000000" w:themeColor="text1"/>
                <w:sz w:val="18"/>
              </w:rPr>
              <w:t> a.s.</w:t>
            </w:r>
          </w:p>
          <w:p w14:paraId="6B9B0532" w14:textId="77777777" w:rsidR="004F527E" w:rsidRPr="00FE558F" w:rsidRDefault="004F527E" w:rsidP="000A698A">
            <w:pPr>
              <w:rPr>
                <w:color w:val="000000" w:themeColor="text1"/>
                <w:sz w:val="16"/>
                <w:szCs w:val="16"/>
              </w:rPr>
            </w:pPr>
            <w:r w:rsidRPr="00FE558F">
              <w:rPr>
                <w:color w:val="000000" w:themeColor="text1"/>
                <w:sz w:val="16"/>
                <w:szCs w:val="16"/>
              </w:rPr>
              <w:t xml:space="preserve">Tato dokumentace včetně všech příloh (s výjimkou dat poskytnutých objednatelem) je duševním vlastnictvím akciové společnosti </w:t>
            </w:r>
            <w:proofErr w:type="spellStart"/>
            <w:r w:rsidRPr="00FE558F">
              <w:rPr>
                <w:color w:val="000000" w:themeColor="text1"/>
                <w:sz w:val="16"/>
                <w:szCs w:val="16"/>
              </w:rPr>
              <w:t>Sweco</w:t>
            </w:r>
            <w:proofErr w:type="spellEnd"/>
            <w:r w:rsidRPr="00FE558F">
              <w:rPr>
                <w:color w:val="000000" w:themeColor="text1"/>
                <w:sz w:val="16"/>
                <w:szCs w:val="16"/>
              </w:rPr>
              <w:t> </w:t>
            </w:r>
            <w:proofErr w:type="spellStart"/>
            <w:r w:rsidRPr="00FE558F">
              <w:rPr>
                <w:color w:val="000000" w:themeColor="text1"/>
                <w:sz w:val="16"/>
                <w:szCs w:val="16"/>
              </w:rPr>
              <w:t>Hydroprojekt</w:t>
            </w:r>
            <w:proofErr w:type="spellEnd"/>
            <w:r w:rsidRPr="00FE558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14:paraId="35232CC0" w14:textId="77777777" w:rsidR="004F527E" w:rsidRPr="00435CEE" w:rsidRDefault="004F527E" w:rsidP="000A698A">
            <w:pPr>
              <w:rPr>
                <w:color w:val="000000" w:themeColor="text1"/>
                <w:sz w:val="16"/>
                <w:szCs w:val="16"/>
                <w:highlight w:val="yellow"/>
              </w:rPr>
            </w:pPr>
            <w:r w:rsidRPr="00FE558F">
              <w:rPr>
                <w:color w:val="000000" w:themeColor="text1"/>
                <w:sz w:val="16"/>
                <w:szCs w:val="16"/>
              </w:rPr>
              <w:t>Poznámka: Podpisy zpracovatelů jsou připojeny pouze k výtisku číslo 01 nebo originálu přílohy (matrici).</w:t>
            </w:r>
          </w:p>
        </w:tc>
      </w:tr>
    </w:tbl>
    <w:p w14:paraId="2A380A11" w14:textId="77777777" w:rsidR="00E27980" w:rsidRPr="00435CEE"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FE558F" w14:paraId="2EDE902B" w14:textId="77777777" w:rsidTr="00AA14F6">
        <w:trPr>
          <w:trHeight w:val="510"/>
        </w:trPr>
        <w:tc>
          <w:tcPr>
            <w:tcW w:w="8510" w:type="dxa"/>
            <w:tcBorders>
              <w:bottom w:val="single" w:sz="4" w:space="0" w:color="auto"/>
            </w:tcBorders>
            <w:tcMar>
              <w:left w:w="0" w:type="dxa"/>
            </w:tcMar>
            <w:vAlign w:val="center"/>
          </w:tcPr>
          <w:p w14:paraId="42E6E4A6" w14:textId="77777777" w:rsidR="00532923" w:rsidRPr="00FE558F" w:rsidRDefault="00532923" w:rsidP="001F529C">
            <w:pPr>
              <w:tabs>
                <w:tab w:val="left" w:pos="3960"/>
                <w:tab w:val="left" w:pos="4320"/>
              </w:tabs>
              <w:jc w:val="left"/>
              <w:rPr>
                <w:bCs/>
                <w:color w:val="000000" w:themeColor="text1"/>
                <w:sz w:val="30"/>
                <w:szCs w:val="30"/>
              </w:rPr>
            </w:pPr>
            <w:r w:rsidRPr="00FE558F">
              <w:rPr>
                <w:bCs/>
                <w:color w:val="000000" w:themeColor="text1"/>
                <w:sz w:val="30"/>
                <w:szCs w:val="30"/>
              </w:rPr>
              <w:t>OBSAH</w:t>
            </w:r>
          </w:p>
        </w:tc>
      </w:tr>
    </w:tbl>
    <w:p w14:paraId="2B4D8F9F" w14:textId="77777777" w:rsidR="006744BF" w:rsidRPr="00FE558F" w:rsidRDefault="006744BF" w:rsidP="00DD3884"/>
    <w:p w14:paraId="598BA3F9" w14:textId="77777777" w:rsidR="00F6635F" w:rsidRPr="00FE558F" w:rsidRDefault="00F6635F" w:rsidP="00F6635F">
      <w:pPr>
        <w:tabs>
          <w:tab w:val="right" w:pos="8505"/>
        </w:tabs>
        <w:rPr>
          <w:bCs/>
          <w:color w:val="000000" w:themeColor="text1"/>
        </w:rPr>
      </w:pPr>
      <w:r w:rsidRPr="00FE558F">
        <w:rPr>
          <w:b/>
          <w:bCs/>
          <w:color w:val="000000" w:themeColor="text1"/>
        </w:rPr>
        <w:tab/>
      </w:r>
      <w:r w:rsidRPr="00FE558F">
        <w:rPr>
          <w:bCs/>
          <w:color w:val="000000" w:themeColor="text1"/>
        </w:rPr>
        <w:t>strana</w:t>
      </w:r>
    </w:p>
    <w:p w14:paraId="0B1B6C0B" w14:textId="4EB776BF" w:rsidR="006E7FC5" w:rsidRDefault="0058004F">
      <w:pPr>
        <w:pStyle w:val="Obsah2"/>
        <w:rPr>
          <w:rFonts w:asciiTheme="minorHAnsi" w:eastAsiaTheme="minorEastAsia" w:hAnsiTheme="minorHAnsi" w:cstheme="minorBidi"/>
          <w:b w:val="0"/>
          <w:noProof/>
          <w:sz w:val="22"/>
          <w:szCs w:val="22"/>
        </w:rPr>
      </w:pPr>
      <w:r w:rsidRPr="00FE558F">
        <w:rPr>
          <w:color w:val="000000" w:themeColor="text1"/>
        </w:rPr>
        <w:fldChar w:fldCharType="begin"/>
      </w:r>
      <w:r w:rsidRPr="00FE558F">
        <w:rPr>
          <w:color w:val="000000" w:themeColor="text1"/>
        </w:rPr>
        <w:instrText xml:space="preserve"> TOC \o "1-3" \h \z \u </w:instrText>
      </w:r>
      <w:r w:rsidRPr="00FE558F">
        <w:rPr>
          <w:color w:val="000000" w:themeColor="text1"/>
        </w:rPr>
        <w:fldChar w:fldCharType="separate"/>
      </w:r>
      <w:hyperlink w:anchor="_Toc67373687" w:history="1">
        <w:r w:rsidR="006E7FC5" w:rsidRPr="0011122C">
          <w:rPr>
            <w:rStyle w:val="Hypertextovodkaz"/>
            <w:noProof/>
          </w:rPr>
          <w:t>1.</w:t>
        </w:r>
        <w:r w:rsidR="006E7FC5">
          <w:rPr>
            <w:rFonts w:asciiTheme="minorHAnsi" w:eastAsiaTheme="minorEastAsia" w:hAnsiTheme="minorHAnsi" w:cstheme="minorBidi"/>
            <w:b w:val="0"/>
            <w:noProof/>
            <w:sz w:val="22"/>
            <w:szCs w:val="22"/>
          </w:rPr>
          <w:tab/>
        </w:r>
        <w:r w:rsidR="006E7FC5" w:rsidRPr="0011122C">
          <w:rPr>
            <w:rStyle w:val="Hypertextovodkaz"/>
            <w:noProof/>
          </w:rPr>
          <w:t>ÚVOD</w:t>
        </w:r>
        <w:r w:rsidR="006E7FC5">
          <w:rPr>
            <w:noProof/>
            <w:webHidden/>
          </w:rPr>
          <w:tab/>
        </w:r>
        <w:r w:rsidR="006E7FC5">
          <w:rPr>
            <w:noProof/>
            <w:webHidden/>
          </w:rPr>
          <w:fldChar w:fldCharType="begin"/>
        </w:r>
        <w:r w:rsidR="006E7FC5">
          <w:rPr>
            <w:noProof/>
            <w:webHidden/>
          </w:rPr>
          <w:instrText xml:space="preserve"> PAGEREF _Toc67373687 \h </w:instrText>
        </w:r>
        <w:r w:rsidR="006E7FC5">
          <w:rPr>
            <w:noProof/>
            <w:webHidden/>
          </w:rPr>
        </w:r>
        <w:r w:rsidR="006E7FC5">
          <w:rPr>
            <w:noProof/>
            <w:webHidden/>
          </w:rPr>
          <w:fldChar w:fldCharType="separate"/>
        </w:r>
        <w:r w:rsidR="006E7FC5">
          <w:rPr>
            <w:noProof/>
            <w:webHidden/>
          </w:rPr>
          <w:t>4</w:t>
        </w:r>
        <w:r w:rsidR="006E7FC5">
          <w:rPr>
            <w:noProof/>
            <w:webHidden/>
          </w:rPr>
          <w:fldChar w:fldCharType="end"/>
        </w:r>
      </w:hyperlink>
    </w:p>
    <w:p w14:paraId="360C95EC" w14:textId="3D8F6CC9" w:rsidR="006E7FC5" w:rsidRDefault="006E7FC5">
      <w:pPr>
        <w:pStyle w:val="Obsah2"/>
        <w:rPr>
          <w:rFonts w:asciiTheme="minorHAnsi" w:eastAsiaTheme="minorEastAsia" w:hAnsiTheme="minorHAnsi" w:cstheme="minorBidi"/>
          <w:b w:val="0"/>
          <w:noProof/>
          <w:sz w:val="22"/>
          <w:szCs w:val="22"/>
        </w:rPr>
      </w:pPr>
      <w:hyperlink w:anchor="_Toc67373688" w:history="1">
        <w:r w:rsidRPr="0011122C">
          <w:rPr>
            <w:rStyle w:val="Hypertextovodkaz"/>
            <w:noProof/>
          </w:rPr>
          <w:t>2.</w:t>
        </w:r>
        <w:r>
          <w:rPr>
            <w:rFonts w:asciiTheme="minorHAnsi" w:eastAsiaTheme="minorEastAsia" w:hAnsiTheme="minorHAnsi" w:cstheme="minorBidi"/>
            <w:b w:val="0"/>
            <w:noProof/>
            <w:sz w:val="22"/>
            <w:szCs w:val="22"/>
          </w:rPr>
          <w:tab/>
        </w:r>
        <w:r w:rsidRPr="0011122C">
          <w:rPr>
            <w:rStyle w:val="Hypertextovodkaz"/>
            <w:noProof/>
          </w:rPr>
          <w:t>PODKLADY</w:t>
        </w:r>
        <w:r>
          <w:rPr>
            <w:noProof/>
            <w:webHidden/>
          </w:rPr>
          <w:tab/>
        </w:r>
        <w:r>
          <w:rPr>
            <w:noProof/>
            <w:webHidden/>
          </w:rPr>
          <w:fldChar w:fldCharType="begin"/>
        </w:r>
        <w:r>
          <w:rPr>
            <w:noProof/>
            <w:webHidden/>
          </w:rPr>
          <w:instrText xml:space="preserve"> PAGEREF _Toc67373688 \h </w:instrText>
        </w:r>
        <w:r>
          <w:rPr>
            <w:noProof/>
            <w:webHidden/>
          </w:rPr>
        </w:r>
        <w:r>
          <w:rPr>
            <w:noProof/>
            <w:webHidden/>
          </w:rPr>
          <w:fldChar w:fldCharType="separate"/>
        </w:r>
        <w:r>
          <w:rPr>
            <w:noProof/>
            <w:webHidden/>
          </w:rPr>
          <w:t>4</w:t>
        </w:r>
        <w:r>
          <w:rPr>
            <w:noProof/>
            <w:webHidden/>
          </w:rPr>
          <w:fldChar w:fldCharType="end"/>
        </w:r>
      </w:hyperlink>
    </w:p>
    <w:p w14:paraId="1BE053DB" w14:textId="2650B4D6" w:rsidR="006E7FC5" w:rsidRDefault="006E7FC5">
      <w:pPr>
        <w:pStyle w:val="Obsah2"/>
        <w:rPr>
          <w:rFonts w:asciiTheme="minorHAnsi" w:eastAsiaTheme="minorEastAsia" w:hAnsiTheme="minorHAnsi" w:cstheme="minorBidi"/>
          <w:b w:val="0"/>
          <w:noProof/>
          <w:sz w:val="22"/>
          <w:szCs w:val="22"/>
        </w:rPr>
      </w:pPr>
      <w:hyperlink w:anchor="_Toc67373689" w:history="1">
        <w:r w:rsidRPr="0011122C">
          <w:rPr>
            <w:rStyle w:val="Hypertextovodkaz"/>
            <w:noProof/>
          </w:rPr>
          <w:t>3.</w:t>
        </w:r>
        <w:r>
          <w:rPr>
            <w:rFonts w:asciiTheme="minorHAnsi" w:eastAsiaTheme="minorEastAsia" w:hAnsiTheme="minorHAnsi" w:cstheme="minorBidi"/>
            <w:b w:val="0"/>
            <w:noProof/>
            <w:sz w:val="22"/>
            <w:szCs w:val="22"/>
          </w:rPr>
          <w:tab/>
        </w:r>
        <w:r w:rsidRPr="0011122C">
          <w:rPr>
            <w:rStyle w:val="Hypertextovodkaz"/>
            <w:noProof/>
          </w:rPr>
          <w:t>POPIS SOUČASNÉHO STAVU</w:t>
        </w:r>
        <w:r>
          <w:rPr>
            <w:noProof/>
            <w:webHidden/>
          </w:rPr>
          <w:tab/>
        </w:r>
        <w:r>
          <w:rPr>
            <w:noProof/>
            <w:webHidden/>
          </w:rPr>
          <w:fldChar w:fldCharType="begin"/>
        </w:r>
        <w:r>
          <w:rPr>
            <w:noProof/>
            <w:webHidden/>
          </w:rPr>
          <w:instrText xml:space="preserve"> PAGEREF _Toc67373689 \h </w:instrText>
        </w:r>
        <w:r>
          <w:rPr>
            <w:noProof/>
            <w:webHidden/>
          </w:rPr>
        </w:r>
        <w:r>
          <w:rPr>
            <w:noProof/>
            <w:webHidden/>
          </w:rPr>
          <w:fldChar w:fldCharType="separate"/>
        </w:r>
        <w:r>
          <w:rPr>
            <w:noProof/>
            <w:webHidden/>
          </w:rPr>
          <w:t>4</w:t>
        </w:r>
        <w:r>
          <w:rPr>
            <w:noProof/>
            <w:webHidden/>
          </w:rPr>
          <w:fldChar w:fldCharType="end"/>
        </w:r>
      </w:hyperlink>
    </w:p>
    <w:p w14:paraId="07FDB93A" w14:textId="1B9D988B" w:rsidR="006E7FC5" w:rsidRDefault="006E7FC5">
      <w:pPr>
        <w:pStyle w:val="Obsah2"/>
        <w:rPr>
          <w:rFonts w:asciiTheme="minorHAnsi" w:eastAsiaTheme="minorEastAsia" w:hAnsiTheme="minorHAnsi" w:cstheme="minorBidi"/>
          <w:b w:val="0"/>
          <w:noProof/>
          <w:sz w:val="22"/>
          <w:szCs w:val="22"/>
        </w:rPr>
      </w:pPr>
      <w:hyperlink w:anchor="_Toc67373690" w:history="1">
        <w:r w:rsidRPr="0011122C">
          <w:rPr>
            <w:rStyle w:val="Hypertextovodkaz"/>
            <w:noProof/>
          </w:rPr>
          <w:t>4.</w:t>
        </w:r>
        <w:r>
          <w:rPr>
            <w:rFonts w:asciiTheme="minorHAnsi" w:eastAsiaTheme="minorEastAsia" w:hAnsiTheme="minorHAnsi" w:cstheme="minorBidi"/>
            <w:b w:val="0"/>
            <w:noProof/>
            <w:sz w:val="22"/>
            <w:szCs w:val="22"/>
          </w:rPr>
          <w:tab/>
        </w:r>
        <w:r w:rsidRPr="0011122C">
          <w:rPr>
            <w:rStyle w:val="Hypertextovodkaz"/>
            <w:noProof/>
          </w:rPr>
          <w:t>NÁVRH</w:t>
        </w:r>
        <w:r>
          <w:rPr>
            <w:noProof/>
            <w:webHidden/>
          </w:rPr>
          <w:tab/>
        </w:r>
        <w:r>
          <w:rPr>
            <w:noProof/>
            <w:webHidden/>
          </w:rPr>
          <w:fldChar w:fldCharType="begin"/>
        </w:r>
        <w:r>
          <w:rPr>
            <w:noProof/>
            <w:webHidden/>
          </w:rPr>
          <w:instrText xml:space="preserve"> PAGEREF _Toc67373690 \h </w:instrText>
        </w:r>
        <w:r>
          <w:rPr>
            <w:noProof/>
            <w:webHidden/>
          </w:rPr>
        </w:r>
        <w:r>
          <w:rPr>
            <w:noProof/>
            <w:webHidden/>
          </w:rPr>
          <w:fldChar w:fldCharType="separate"/>
        </w:r>
        <w:r>
          <w:rPr>
            <w:noProof/>
            <w:webHidden/>
          </w:rPr>
          <w:t>5</w:t>
        </w:r>
        <w:r>
          <w:rPr>
            <w:noProof/>
            <w:webHidden/>
          </w:rPr>
          <w:fldChar w:fldCharType="end"/>
        </w:r>
      </w:hyperlink>
    </w:p>
    <w:p w14:paraId="2BB7902E" w14:textId="64D0DD6A" w:rsidR="006E7FC5" w:rsidRDefault="006E7FC5">
      <w:pPr>
        <w:pStyle w:val="Obsah3"/>
        <w:rPr>
          <w:rFonts w:asciiTheme="minorHAnsi" w:eastAsiaTheme="minorEastAsia" w:hAnsiTheme="minorHAnsi" w:cstheme="minorBidi"/>
          <w:noProof/>
          <w:sz w:val="22"/>
          <w:szCs w:val="22"/>
        </w:rPr>
      </w:pPr>
      <w:hyperlink w:anchor="_Toc67373691" w:history="1">
        <w:r w:rsidRPr="0011122C">
          <w:rPr>
            <w:rStyle w:val="Hypertextovodkaz"/>
            <w:noProof/>
          </w:rPr>
          <w:t>4.1</w:t>
        </w:r>
        <w:r>
          <w:rPr>
            <w:rFonts w:asciiTheme="minorHAnsi" w:eastAsiaTheme="minorEastAsia" w:hAnsiTheme="minorHAnsi" w:cstheme="minorBidi"/>
            <w:noProof/>
            <w:sz w:val="22"/>
            <w:szCs w:val="22"/>
          </w:rPr>
          <w:tab/>
        </w:r>
        <w:r w:rsidRPr="0011122C">
          <w:rPr>
            <w:rStyle w:val="Hypertextovodkaz"/>
            <w:noProof/>
          </w:rPr>
          <w:t>Vodovodní přípojky</w:t>
        </w:r>
        <w:r>
          <w:rPr>
            <w:noProof/>
            <w:webHidden/>
          </w:rPr>
          <w:tab/>
        </w:r>
        <w:r>
          <w:rPr>
            <w:noProof/>
            <w:webHidden/>
          </w:rPr>
          <w:fldChar w:fldCharType="begin"/>
        </w:r>
        <w:r>
          <w:rPr>
            <w:noProof/>
            <w:webHidden/>
          </w:rPr>
          <w:instrText xml:space="preserve"> PAGEREF _Toc67373691 \h </w:instrText>
        </w:r>
        <w:r>
          <w:rPr>
            <w:noProof/>
            <w:webHidden/>
          </w:rPr>
        </w:r>
        <w:r>
          <w:rPr>
            <w:noProof/>
            <w:webHidden/>
          </w:rPr>
          <w:fldChar w:fldCharType="separate"/>
        </w:r>
        <w:r>
          <w:rPr>
            <w:noProof/>
            <w:webHidden/>
          </w:rPr>
          <w:t>5</w:t>
        </w:r>
        <w:r>
          <w:rPr>
            <w:noProof/>
            <w:webHidden/>
          </w:rPr>
          <w:fldChar w:fldCharType="end"/>
        </w:r>
      </w:hyperlink>
    </w:p>
    <w:p w14:paraId="3C2311B3" w14:textId="7B601203" w:rsidR="006E7FC5" w:rsidRDefault="006E7FC5">
      <w:pPr>
        <w:pStyle w:val="Obsah3"/>
        <w:rPr>
          <w:rFonts w:asciiTheme="minorHAnsi" w:eastAsiaTheme="minorEastAsia" w:hAnsiTheme="minorHAnsi" w:cstheme="minorBidi"/>
          <w:noProof/>
          <w:sz w:val="22"/>
          <w:szCs w:val="22"/>
        </w:rPr>
      </w:pPr>
      <w:hyperlink w:anchor="_Toc67373692" w:history="1">
        <w:r w:rsidRPr="0011122C">
          <w:rPr>
            <w:rStyle w:val="Hypertextovodkaz"/>
            <w:noProof/>
          </w:rPr>
          <w:t>4.1.1</w:t>
        </w:r>
        <w:r>
          <w:rPr>
            <w:rFonts w:asciiTheme="minorHAnsi" w:eastAsiaTheme="minorEastAsia" w:hAnsiTheme="minorHAnsi" w:cstheme="minorBidi"/>
            <w:noProof/>
            <w:sz w:val="22"/>
            <w:szCs w:val="22"/>
          </w:rPr>
          <w:tab/>
        </w:r>
        <w:r w:rsidRPr="0011122C">
          <w:rPr>
            <w:rStyle w:val="Hypertextovodkaz"/>
            <w:noProof/>
          </w:rPr>
          <w:t>Směrové a výškové řešení</w:t>
        </w:r>
        <w:r>
          <w:rPr>
            <w:noProof/>
            <w:webHidden/>
          </w:rPr>
          <w:tab/>
        </w:r>
        <w:r>
          <w:rPr>
            <w:noProof/>
            <w:webHidden/>
          </w:rPr>
          <w:fldChar w:fldCharType="begin"/>
        </w:r>
        <w:r>
          <w:rPr>
            <w:noProof/>
            <w:webHidden/>
          </w:rPr>
          <w:instrText xml:space="preserve"> PAGEREF _Toc67373692 \h </w:instrText>
        </w:r>
        <w:r>
          <w:rPr>
            <w:noProof/>
            <w:webHidden/>
          </w:rPr>
        </w:r>
        <w:r>
          <w:rPr>
            <w:noProof/>
            <w:webHidden/>
          </w:rPr>
          <w:fldChar w:fldCharType="separate"/>
        </w:r>
        <w:r>
          <w:rPr>
            <w:noProof/>
            <w:webHidden/>
          </w:rPr>
          <w:t>6</w:t>
        </w:r>
        <w:r>
          <w:rPr>
            <w:noProof/>
            <w:webHidden/>
          </w:rPr>
          <w:fldChar w:fldCharType="end"/>
        </w:r>
      </w:hyperlink>
    </w:p>
    <w:p w14:paraId="286AC377" w14:textId="242761A3" w:rsidR="006E7FC5" w:rsidRDefault="006E7FC5">
      <w:pPr>
        <w:pStyle w:val="Obsah3"/>
        <w:rPr>
          <w:rFonts w:asciiTheme="minorHAnsi" w:eastAsiaTheme="minorEastAsia" w:hAnsiTheme="minorHAnsi" w:cstheme="minorBidi"/>
          <w:noProof/>
          <w:sz w:val="22"/>
          <w:szCs w:val="22"/>
        </w:rPr>
      </w:pPr>
      <w:hyperlink w:anchor="_Toc67373693" w:history="1">
        <w:r w:rsidRPr="0011122C">
          <w:rPr>
            <w:rStyle w:val="Hypertextovodkaz"/>
            <w:noProof/>
          </w:rPr>
          <w:t>4.1.2</w:t>
        </w:r>
        <w:r>
          <w:rPr>
            <w:rFonts w:asciiTheme="minorHAnsi" w:eastAsiaTheme="minorEastAsia" w:hAnsiTheme="minorHAnsi" w:cstheme="minorBidi"/>
            <w:noProof/>
            <w:sz w:val="22"/>
            <w:szCs w:val="22"/>
          </w:rPr>
          <w:tab/>
        </w:r>
        <w:r w:rsidRPr="0011122C">
          <w:rPr>
            <w:rStyle w:val="Hypertextovodkaz"/>
            <w:noProof/>
          </w:rPr>
          <w:t>Napojení na hlavní řad</w:t>
        </w:r>
        <w:r>
          <w:rPr>
            <w:noProof/>
            <w:webHidden/>
          </w:rPr>
          <w:tab/>
        </w:r>
        <w:r>
          <w:rPr>
            <w:noProof/>
            <w:webHidden/>
          </w:rPr>
          <w:fldChar w:fldCharType="begin"/>
        </w:r>
        <w:r>
          <w:rPr>
            <w:noProof/>
            <w:webHidden/>
          </w:rPr>
          <w:instrText xml:space="preserve"> PAGEREF _Toc67373693 \h </w:instrText>
        </w:r>
        <w:r>
          <w:rPr>
            <w:noProof/>
            <w:webHidden/>
          </w:rPr>
        </w:r>
        <w:r>
          <w:rPr>
            <w:noProof/>
            <w:webHidden/>
          </w:rPr>
          <w:fldChar w:fldCharType="separate"/>
        </w:r>
        <w:r>
          <w:rPr>
            <w:noProof/>
            <w:webHidden/>
          </w:rPr>
          <w:t>6</w:t>
        </w:r>
        <w:r>
          <w:rPr>
            <w:noProof/>
            <w:webHidden/>
          </w:rPr>
          <w:fldChar w:fldCharType="end"/>
        </w:r>
      </w:hyperlink>
    </w:p>
    <w:p w14:paraId="22D971FE" w14:textId="534A4EAA" w:rsidR="006E7FC5" w:rsidRDefault="006E7FC5">
      <w:pPr>
        <w:pStyle w:val="Obsah3"/>
        <w:rPr>
          <w:rFonts w:asciiTheme="minorHAnsi" w:eastAsiaTheme="minorEastAsia" w:hAnsiTheme="minorHAnsi" w:cstheme="minorBidi"/>
          <w:noProof/>
          <w:sz w:val="22"/>
          <w:szCs w:val="22"/>
        </w:rPr>
      </w:pPr>
      <w:hyperlink w:anchor="_Toc67373694" w:history="1">
        <w:r w:rsidRPr="0011122C">
          <w:rPr>
            <w:rStyle w:val="Hypertextovodkaz"/>
            <w:noProof/>
          </w:rPr>
          <w:t>4.1.3</w:t>
        </w:r>
        <w:r>
          <w:rPr>
            <w:rFonts w:asciiTheme="minorHAnsi" w:eastAsiaTheme="minorEastAsia" w:hAnsiTheme="minorHAnsi" w:cstheme="minorBidi"/>
            <w:noProof/>
            <w:sz w:val="22"/>
            <w:szCs w:val="22"/>
          </w:rPr>
          <w:tab/>
        </w:r>
        <w:r w:rsidRPr="0011122C">
          <w:rPr>
            <w:rStyle w:val="Hypertextovodkaz"/>
            <w:noProof/>
          </w:rPr>
          <w:t>Náhradní zásobování vodou</w:t>
        </w:r>
        <w:r>
          <w:rPr>
            <w:noProof/>
            <w:webHidden/>
          </w:rPr>
          <w:tab/>
        </w:r>
        <w:r>
          <w:rPr>
            <w:noProof/>
            <w:webHidden/>
          </w:rPr>
          <w:fldChar w:fldCharType="begin"/>
        </w:r>
        <w:r>
          <w:rPr>
            <w:noProof/>
            <w:webHidden/>
          </w:rPr>
          <w:instrText xml:space="preserve"> PAGEREF _Toc67373694 \h </w:instrText>
        </w:r>
        <w:r>
          <w:rPr>
            <w:noProof/>
            <w:webHidden/>
          </w:rPr>
        </w:r>
        <w:r>
          <w:rPr>
            <w:noProof/>
            <w:webHidden/>
          </w:rPr>
          <w:fldChar w:fldCharType="separate"/>
        </w:r>
        <w:r>
          <w:rPr>
            <w:noProof/>
            <w:webHidden/>
          </w:rPr>
          <w:t>7</w:t>
        </w:r>
        <w:r>
          <w:rPr>
            <w:noProof/>
            <w:webHidden/>
          </w:rPr>
          <w:fldChar w:fldCharType="end"/>
        </w:r>
      </w:hyperlink>
    </w:p>
    <w:p w14:paraId="0AF6D4E0" w14:textId="1C7736F0" w:rsidR="006E7FC5" w:rsidRDefault="006E7FC5">
      <w:pPr>
        <w:pStyle w:val="Obsah3"/>
        <w:rPr>
          <w:rFonts w:asciiTheme="minorHAnsi" w:eastAsiaTheme="minorEastAsia" w:hAnsiTheme="minorHAnsi" w:cstheme="minorBidi"/>
          <w:noProof/>
          <w:sz w:val="22"/>
          <w:szCs w:val="22"/>
        </w:rPr>
      </w:pPr>
      <w:hyperlink w:anchor="_Toc67373695" w:history="1">
        <w:r w:rsidRPr="0011122C">
          <w:rPr>
            <w:rStyle w:val="Hypertextovodkaz"/>
            <w:noProof/>
          </w:rPr>
          <w:t>4.2</w:t>
        </w:r>
        <w:r>
          <w:rPr>
            <w:rFonts w:asciiTheme="minorHAnsi" w:eastAsiaTheme="minorEastAsia" w:hAnsiTheme="minorHAnsi" w:cstheme="minorBidi"/>
            <w:noProof/>
            <w:sz w:val="22"/>
            <w:szCs w:val="22"/>
          </w:rPr>
          <w:tab/>
        </w:r>
        <w:r w:rsidRPr="0011122C">
          <w:rPr>
            <w:rStyle w:val="Hypertextovodkaz"/>
            <w:noProof/>
          </w:rPr>
          <w:t>Požadavky na vybavení</w:t>
        </w:r>
        <w:r>
          <w:rPr>
            <w:noProof/>
            <w:webHidden/>
          </w:rPr>
          <w:tab/>
        </w:r>
        <w:r>
          <w:rPr>
            <w:noProof/>
            <w:webHidden/>
          </w:rPr>
          <w:fldChar w:fldCharType="begin"/>
        </w:r>
        <w:r>
          <w:rPr>
            <w:noProof/>
            <w:webHidden/>
          </w:rPr>
          <w:instrText xml:space="preserve"> PAGEREF _Toc67373695 \h </w:instrText>
        </w:r>
        <w:r>
          <w:rPr>
            <w:noProof/>
            <w:webHidden/>
          </w:rPr>
        </w:r>
        <w:r>
          <w:rPr>
            <w:noProof/>
            <w:webHidden/>
          </w:rPr>
          <w:fldChar w:fldCharType="separate"/>
        </w:r>
        <w:r>
          <w:rPr>
            <w:noProof/>
            <w:webHidden/>
          </w:rPr>
          <w:t>7</w:t>
        </w:r>
        <w:r>
          <w:rPr>
            <w:noProof/>
            <w:webHidden/>
          </w:rPr>
          <w:fldChar w:fldCharType="end"/>
        </w:r>
      </w:hyperlink>
    </w:p>
    <w:p w14:paraId="3A51404F" w14:textId="5B175879" w:rsidR="006E7FC5" w:rsidRDefault="006E7FC5">
      <w:pPr>
        <w:pStyle w:val="Obsah3"/>
        <w:rPr>
          <w:rFonts w:asciiTheme="minorHAnsi" w:eastAsiaTheme="minorEastAsia" w:hAnsiTheme="minorHAnsi" w:cstheme="minorBidi"/>
          <w:noProof/>
          <w:sz w:val="22"/>
          <w:szCs w:val="22"/>
        </w:rPr>
      </w:pPr>
      <w:hyperlink w:anchor="_Toc67373696" w:history="1">
        <w:r w:rsidRPr="0011122C">
          <w:rPr>
            <w:rStyle w:val="Hypertextovodkaz"/>
            <w:noProof/>
          </w:rPr>
          <w:t>4.3</w:t>
        </w:r>
        <w:r>
          <w:rPr>
            <w:rFonts w:asciiTheme="minorHAnsi" w:eastAsiaTheme="minorEastAsia" w:hAnsiTheme="minorHAnsi" w:cstheme="minorBidi"/>
            <w:noProof/>
            <w:sz w:val="22"/>
            <w:szCs w:val="22"/>
          </w:rPr>
          <w:tab/>
        </w:r>
        <w:r w:rsidRPr="0011122C">
          <w:rPr>
            <w:rStyle w:val="Hypertextovodkaz"/>
            <w:noProof/>
          </w:rPr>
          <w:t>Zrušení starých vodovodních přípojek</w:t>
        </w:r>
        <w:r>
          <w:rPr>
            <w:noProof/>
            <w:webHidden/>
          </w:rPr>
          <w:tab/>
        </w:r>
        <w:r>
          <w:rPr>
            <w:noProof/>
            <w:webHidden/>
          </w:rPr>
          <w:fldChar w:fldCharType="begin"/>
        </w:r>
        <w:r>
          <w:rPr>
            <w:noProof/>
            <w:webHidden/>
          </w:rPr>
          <w:instrText xml:space="preserve"> PAGEREF _Toc67373696 \h </w:instrText>
        </w:r>
        <w:r>
          <w:rPr>
            <w:noProof/>
            <w:webHidden/>
          </w:rPr>
        </w:r>
        <w:r>
          <w:rPr>
            <w:noProof/>
            <w:webHidden/>
          </w:rPr>
          <w:fldChar w:fldCharType="separate"/>
        </w:r>
        <w:r>
          <w:rPr>
            <w:noProof/>
            <w:webHidden/>
          </w:rPr>
          <w:t>7</w:t>
        </w:r>
        <w:r>
          <w:rPr>
            <w:noProof/>
            <w:webHidden/>
          </w:rPr>
          <w:fldChar w:fldCharType="end"/>
        </w:r>
      </w:hyperlink>
    </w:p>
    <w:p w14:paraId="5A1CF39C" w14:textId="79003F02" w:rsidR="006E7FC5" w:rsidRDefault="006E7FC5">
      <w:pPr>
        <w:pStyle w:val="Obsah3"/>
        <w:rPr>
          <w:rFonts w:asciiTheme="minorHAnsi" w:eastAsiaTheme="minorEastAsia" w:hAnsiTheme="minorHAnsi" w:cstheme="minorBidi"/>
          <w:noProof/>
          <w:sz w:val="22"/>
          <w:szCs w:val="22"/>
        </w:rPr>
      </w:pPr>
      <w:hyperlink w:anchor="_Toc67373697" w:history="1">
        <w:r w:rsidRPr="0011122C">
          <w:rPr>
            <w:rStyle w:val="Hypertextovodkaz"/>
            <w:noProof/>
          </w:rPr>
          <w:t>4.4</w:t>
        </w:r>
        <w:r>
          <w:rPr>
            <w:rFonts w:asciiTheme="minorHAnsi" w:eastAsiaTheme="minorEastAsia" w:hAnsiTheme="minorHAnsi" w:cstheme="minorBidi"/>
            <w:noProof/>
            <w:sz w:val="22"/>
            <w:szCs w:val="22"/>
          </w:rPr>
          <w:tab/>
        </w:r>
        <w:r w:rsidRPr="0011122C">
          <w:rPr>
            <w:rStyle w:val="Hypertextovodkaz"/>
            <w:noProof/>
          </w:rPr>
          <w:t>Tlakové zkoušky</w:t>
        </w:r>
        <w:r>
          <w:rPr>
            <w:noProof/>
            <w:webHidden/>
          </w:rPr>
          <w:tab/>
        </w:r>
        <w:r>
          <w:rPr>
            <w:noProof/>
            <w:webHidden/>
          </w:rPr>
          <w:fldChar w:fldCharType="begin"/>
        </w:r>
        <w:r>
          <w:rPr>
            <w:noProof/>
            <w:webHidden/>
          </w:rPr>
          <w:instrText xml:space="preserve"> PAGEREF _Toc67373697 \h </w:instrText>
        </w:r>
        <w:r>
          <w:rPr>
            <w:noProof/>
            <w:webHidden/>
          </w:rPr>
        </w:r>
        <w:r>
          <w:rPr>
            <w:noProof/>
            <w:webHidden/>
          </w:rPr>
          <w:fldChar w:fldCharType="separate"/>
        </w:r>
        <w:r>
          <w:rPr>
            <w:noProof/>
            <w:webHidden/>
          </w:rPr>
          <w:t>7</w:t>
        </w:r>
        <w:r>
          <w:rPr>
            <w:noProof/>
            <w:webHidden/>
          </w:rPr>
          <w:fldChar w:fldCharType="end"/>
        </w:r>
      </w:hyperlink>
    </w:p>
    <w:p w14:paraId="23BA8A81" w14:textId="1A3AE10A" w:rsidR="006E7FC5" w:rsidRDefault="006E7FC5">
      <w:pPr>
        <w:pStyle w:val="Obsah2"/>
        <w:rPr>
          <w:rFonts w:asciiTheme="minorHAnsi" w:eastAsiaTheme="minorEastAsia" w:hAnsiTheme="minorHAnsi" w:cstheme="minorBidi"/>
          <w:b w:val="0"/>
          <w:noProof/>
          <w:sz w:val="22"/>
          <w:szCs w:val="22"/>
        </w:rPr>
      </w:pPr>
      <w:hyperlink w:anchor="_Toc67373698" w:history="1">
        <w:r w:rsidRPr="0011122C">
          <w:rPr>
            <w:rStyle w:val="Hypertextovodkaz"/>
            <w:noProof/>
          </w:rPr>
          <w:t>5.</w:t>
        </w:r>
        <w:r>
          <w:rPr>
            <w:rFonts w:asciiTheme="minorHAnsi" w:eastAsiaTheme="minorEastAsia" w:hAnsiTheme="minorHAnsi" w:cstheme="minorBidi"/>
            <w:b w:val="0"/>
            <w:noProof/>
            <w:sz w:val="22"/>
            <w:szCs w:val="22"/>
          </w:rPr>
          <w:tab/>
        </w:r>
        <w:r w:rsidRPr="0011122C">
          <w:rPr>
            <w:rStyle w:val="Hypertextovodkaz"/>
            <w:noProof/>
          </w:rPr>
          <w:t>ZEMNÍ PRÁCE A STAVEBNÍ RÝHA</w:t>
        </w:r>
        <w:r>
          <w:rPr>
            <w:noProof/>
            <w:webHidden/>
          </w:rPr>
          <w:tab/>
        </w:r>
        <w:r>
          <w:rPr>
            <w:noProof/>
            <w:webHidden/>
          </w:rPr>
          <w:fldChar w:fldCharType="begin"/>
        </w:r>
        <w:r>
          <w:rPr>
            <w:noProof/>
            <w:webHidden/>
          </w:rPr>
          <w:instrText xml:space="preserve"> PAGEREF _Toc67373698 \h </w:instrText>
        </w:r>
        <w:r>
          <w:rPr>
            <w:noProof/>
            <w:webHidden/>
          </w:rPr>
        </w:r>
        <w:r>
          <w:rPr>
            <w:noProof/>
            <w:webHidden/>
          </w:rPr>
          <w:fldChar w:fldCharType="separate"/>
        </w:r>
        <w:r>
          <w:rPr>
            <w:noProof/>
            <w:webHidden/>
          </w:rPr>
          <w:t>7</w:t>
        </w:r>
        <w:r>
          <w:rPr>
            <w:noProof/>
            <w:webHidden/>
          </w:rPr>
          <w:fldChar w:fldCharType="end"/>
        </w:r>
      </w:hyperlink>
    </w:p>
    <w:p w14:paraId="466040BE" w14:textId="7BBE4159" w:rsidR="006E7FC5" w:rsidRDefault="006E7FC5">
      <w:pPr>
        <w:pStyle w:val="Obsah3"/>
        <w:rPr>
          <w:rFonts w:asciiTheme="minorHAnsi" w:eastAsiaTheme="minorEastAsia" w:hAnsiTheme="minorHAnsi" w:cstheme="minorBidi"/>
          <w:noProof/>
          <w:sz w:val="22"/>
          <w:szCs w:val="22"/>
        </w:rPr>
      </w:pPr>
      <w:hyperlink w:anchor="_Toc67373699" w:history="1">
        <w:r w:rsidRPr="0011122C">
          <w:rPr>
            <w:rStyle w:val="Hypertextovodkaz"/>
            <w:noProof/>
          </w:rPr>
          <w:t>5.1</w:t>
        </w:r>
        <w:r>
          <w:rPr>
            <w:rFonts w:asciiTheme="minorHAnsi" w:eastAsiaTheme="minorEastAsia" w:hAnsiTheme="minorHAnsi" w:cstheme="minorBidi"/>
            <w:noProof/>
            <w:sz w:val="22"/>
            <w:szCs w:val="22"/>
          </w:rPr>
          <w:tab/>
        </w:r>
        <w:r w:rsidRPr="0011122C">
          <w:rPr>
            <w:rStyle w:val="Hypertextovodkaz"/>
            <w:noProof/>
          </w:rPr>
          <w:t>Závěry IG průzkumu</w:t>
        </w:r>
        <w:r>
          <w:rPr>
            <w:noProof/>
            <w:webHidden/>
          </w:rPr>
          <w:tab/>
        </w:r>
        <w:r>
          <w:rPr>
            <w:noProof/>
            <w:webHidden/>
          </w:rPr>
          <w:fldChar w:fldCharType="begin"/>
        </w:r>
        <w:r>
          <w:rPr>
            <w:noProof/>
            <w:webHidden/>
          </w:rPr>
          <w:instrText xml:space="preserve"> PAGEREF _Toc67373699 \h </w:instrText>
        </w:r>
        <w:r>
          <w:rPr>
            <w:noProof/>
            <w:webHidden/>
          </w:rPr>
        </w:r>
        <w:r>
          <w:rPr>
            <w:noProof/>
            <w:webHidden/>
          </w:rPr>
          <w:fldChar w:fldCharType="separate"/>
        </w:r>
        <w:r>
          <w:rPr>
            <w:noProof/>
            <w:webHidden/>
          </w:rPr>
          <w:t>7</w:t>
        </w:r>
        <w:r>
          <w:rPr>
            <w:noProof/>
            <w:webHidden/>
          </w:rPr>
          <w:fldChar w:fldCharType="end"/>
        </w:r>
      </w:hyperlink>
    </w:p>
    <w:p w14:paraId="75A0969B" w14:textId="77AF9924" w:rsidR="006E7FC5" w:rsidRDefault="006E7FC5">
      <w:pPr>
        <w:pStyle w:val="Obsah3"/>
        <w:rPr>
          <w:rFonts w:asciiTheme="minorHAnsi" w:eastAsiaTheme="minorEastAsia" w:hAnsiTheme="minorHAnsi" w:cstheme="minorBidi"/>
          <w:noProof/>
          <w:sz w:val="22"/>
          <w:szCs w:val="22"/>
        </w:rPr>
      </w:pPr>
      <w:hyperlink w:anchor="_Toc67373700" w:history="1">
        <w:r w:rsidRPr="0011122C">
          <w:rPr>
            <w:rStyle w:val="Hypertextovodkaz"/>
            <w:noProof/>
          </w:rPr>
          <w:t>5.2</w:t>
        </w:r>
        <w:r>
          <w:rPr>
            <w:rFonts w:asciiTheme="minorHAnsi" w:eastAsiaTheme="minorEastAsia" w:hAnsiTheme="minorHAnsi" w:cstheme="minorBidi"/>
            <w:noProof/>
            <w:sz w:val="22"/>
            <w:szCs w:val="22"/>
          </w:rPr>
          <w:tab/>
        </w:r>
        <w:r w:rsidRPr="0011122C">
          <w:rPr>
            <w:rStyle w:val="Hypertextovodkaz"/>
            <w:noProof/>
          </w:rPr>
          <w:t>Čerpání vod</w:t>
        </w:r>
        <w:r>
          <w:rPr>
            <w:noProof/>
            <w:webHidden/>
          </w:rPr>
          <w:tab/>
        </w:r>
        <w:r>
          <w:rPr>
            <w:noProof/>
            <w:webHidden/>
          </w:rPr>
          <w:fldChar w:fldCharType="begin"/>
        </w:r>
        <w:r>
          <w:rPr>
            <w:noProof/>
            <w:webHidden/>
          </w:rPr>
          <w:instrText xml:space="preserve"> PAGEREF _Toc67373700 \h </w:instrText>
        </w:r>
        <w:r>
          <w:rPr>
            <w:noProof/>
            <w:webHidden/>
          </w:rPr>
        </w:r>
        <w:r>
          <w:rPr>
            <w:noProof/>
            <w:webHidden/>
          </w:rPr>
          <w:fldChar w:fldCharType="separate"/>
        </w:r>
        <w:r>
          <w:rPr>
            <w:noProof/>
            <w:webHidden/>
          </w:rPr>
          <w:t>7</w:t>
        </w:r>
        <w:r>
          <w:rPr>
            <w:noProof/>
            <w:webHidden/>
          </w:rPr>
          <w:fldChar w:fldCharType="end"/>
        </w:r>
      </w:hyperlink>
    </w:p>
    <w:p w14:paraId="2CBEB37E" w14:textId="6CC12EB2" w:rsidR="006E7FC5" w:rsidRDefault="006E7FC5">
      <w:pPr>
        <w:pStyle w:val="Obsah3"/>
        <w:rPr>
          <w:rFonts w:asciiTheme="minorHAnsi" w:eastAsiaTheme="minorEastAsia" w:hAnsiTheme="minorHAnsi" w:cstheme="minorBidi"/>
          <w:noProof/>
          <w:sz w:val="22"/>
          <w:szCs w:val="22"/>
        </w:rPr>
      </w:pPr>
      <w:hyperlink w:anchor="_Toc67373701" w:history="1">
        <w:r w:rsidRPr="0011122C">
          <w:rPr>
            <w:rStyle w:val="Hypertextovodkaz"/>
            <w:noProof/>
          </w:rPr>
          <w:t>5.3</w:t>
        </w:r>
        <w:r>
          <w:rPr>
            <w:rFonts w:asciiTheme="minorHAnsi" w:eastAsiaTheme="minorEastAsia" w:hAnsiTheme="minorHAnsi" w:cstheme="minorBidi"/>
            <w:noProof/>
            <w:sz w:val="22"/>
            <w:szCs w:val="22"/>
          </w:rPr>
          <w:tab/>
        </w:r>
        <w:r w:rsidRPr="0011122C">
          <w:rPr>
            <w:rStyle w:val="Hypertextovodkaz"/>
            <w:noProof/>
          </w:rPr>
          <w:t>Inženýrské sítě</w:t>
        </w:r>
        <w:r>
          <w:rPr>
            <w:noProof/>
            <w:webHidden/>
          </w:rPr>
          <w:tab/>
        </w:r>
        <w:r>
          <w:rPr>
            <w:noProof/>
            <w:webHidden/>
          </w:rPr>
          <w:fldChar w:fldCharType="begin"/>
        </w:r>
        <w:r>
          <w:rPr>
            <w:noProof/>
            <w:webHidden/>
          </w:rPr>
          <w:instrText xml:space="preserve"> PAGEREF _Toc67373701 \h </w:instrText>
        </w:r>
        <w:r>
          <w:rPr>
            <w:noProof/>
            <w:webHidden/>
          </w:rPr>
        </w:r>
        <w:r>
          <w:rPr>
            <w:noProof/>
            <w:webHidden/>
          </w:rPr>
          <w:fldChar w:fldCharType="separate"/>
        </w:r>
        <w:r>
          <w:rPr>
            <w:noProof/>
            <w:webHidden/>
          </w:rPr>
          <w:t>7</w:t>
        </w:r>
        <w:r>
          <w:rPr>
            <w:noProof/>
            <w:webHidden/>
          </w:rPr>
          <w:fldChar w:fldCharType="end"/>
        </w:r>
      </w:hyperlink>
    </w:p>
    <w:p w14:paraId="2AF8B3EE" w14:textId="2E0DEFA4" w:rsidR="006E7FC5" w:rsidRDefault="006E7FC5">
      <w:pPr>
        <w:pStyle w:val="Obsah3"/>
        <w:rPr>
          <w:rFonts w:asciiTheme="minorHAnsi" w:eastAsiaTheme="minorEastAsia" w:hAnsiTheme="minorHAnsi" w:cstheme="minorBidi"/>
          <w:noProof/>
          <w:sz w:val="22"/>
          <w:szCs w:val="22"/>
        </w:rPr>
      </w:pPr>
      <w:hyperlink w:anchor="_Toc67373702" w:history="1">
        <w:r w:rsidRPr="0011122C">
          <w:rPr>
            <w:rStyle w:val="Hypertextovodkaz"/>
            <w:noProof/>
          </w:rPr>
          <w:t>5.4</w:t>
        </w:r>
        <w:r>
          <w:rPr>
            <w:rFonts w:asciiTheme="minorHAnsi" w:eastAsiaTheme="minorEastAsia" w:hAnsiTheme="minorHAnsi" w:cstheme="minorBidi"/>
            <w:noProof/>
            <w:sz w:val="22"/>
            <w:szCs w:val="22"/>
          </w:rPr>
          <w:tab/>
        </w:r>
        <w:r w:rsidRPr="0011122C">
          <w:rPr>
            <w:rStyle w:val="Hypertextovodkaz"/>
            <w:noProof/>
          </w:rPr>
          <w:t>Výkopy pro potrubí</w:t>
        </w:r>
        <w:r>
          <w:rPr>
            <w:noProof/>
            <w:webHidden/>
          </w:rPr>
          <w:tab/>
        </w:r>
        <w:r>
          <w:rPr>
            <w:noProof/>
            <w:webHidden/>
          </w:rPr>
          <w:fldChar w:fldCharType="begin"/>
        </w:r>
        <w:r>
          <w:rPr>
            <w:noProof/>
            <w:webHidden/>
          </w:rPr>
          <w:instrText xml:space="preserve"> PAGEREF _Toc67373702 \h </w:instrText>
        </w:r>
        <w:r>
          <w:rPr>
            <w:noProof/>
            <w:webHidden/>
          </w:rPr>
        </w:r>
        <w:r>
          <w:rPr>
            <w:noProof/>
            <w:webHidden/>
          </w:rPr>
          <w:fldChar w:fldCharType="separate"/>
        </w:r>
        <w:r>
          <w:rPr>
            <w:noProof/>
            <w:webHidden/>
          </w:rPr>
          <w:t>8</w:t>
        </w:r>
        <w:r>
          <w:rPr>
            <w:noProof/>
            <w:webHidden/>
          </w:rPr>
          <w:fldChar w:fldCharType="end"/>
        </w:r>
      </w:hyperlink>
    </w:p>
    <w:p w14:paraId="221B6C0F" w14:textId="44E8ECDA" w:rsidR="006E7FC5" w:rsidRDefault="006E7FC5">
      <w:pPr>
        <w:pStyle w:val="Obsah3"/>
        <w:rPr>
          <w:rFonts w:asciiTheme="minorHAnsi" w:eastAsiaTheme="minorEastAsia" w:hAnsiTheme="minorHAnsi" w:cstheme="minorBidi"/>
          <w:noProof/>
          <w:sz w:val="22"/>
          <w:szCs w:val="22"/>
        </w:rPr>
      </w:pPr>
      <w:hyperlink w:anchor="_Toc67373703" w:history="1">
        <w:r w:rsidRPr="0011122C">
          <w:rPr>
            <w:rStyle w:val="Hypertextovodkaz"/>
            <w:noProof/>
          </w:rPr>
          <w:t>5.5</w:t>
        </w:r>
        <w:r>
          <w:rPr>
            <w:rFonts w:asciiTheme="minorHAnsi" w:eastAsiaTheme="minorEastAsia" w:hAnsiTheme="minorHAnsi" w:cstheme="minorBidi"/>
            <w:noProof/>
            <w:sz w:val="22"/>
            <w:szCs w:val="22"/>
          </w:rPr>
          <w:tab/>
        </w:r>
        <w:r w:rsidRPr="0011122C">
          <w:rPr>
            <w:rStyle w:val="Hypertextovodkaz"/>
            <w:noProof/>
          </w:rPr>
          <w:t>Dno stavební rýhy</w:t>
        </w:r>
        <w:r>
          <w:rPr>
            <w:noProof/>
            <w:webHidden/>
          </w:rPr>
          <w:tab/>
        </w:r>
        <w:r>
          <w:rPr>
            <w:noProof/>
            <w:webHidden/>
          </w:rPr>
          <w:fldChar w:fldCharType="begin"/>
        </w:r>
        <w:r>
          <w:rPr>
            <w:noProof/>
            <w:webHidden/>
          </w:rPr>
          <w:instrText xml:space="preserve"> PAGEREF _Toc67373703 \h </w:instrText>
        </w:r>
        <w:r>
          <w:rPr>
            <w:noProof/>
            <w:webHidden/>
          </w:rPr>
        </w:r>
        <w:r>
          <w:rPr>
            <w:noProof/>
            <w:webHidden/>
          </w:rPr>
          <w:fldChar w:fldCharType="separate"/>
        </w:r>
        <w:r>
          <w:rPr>
            <w:noProof/>
            <w:webHidden/>
          </w:rPr>
          <w:t>8</w:t>
        </w:r>
        <w:r>
          <w:rPr>
            <w:noProof/>
            <w:webHidden/>
          </w:rPr>
          <w:fldChar w:fldCharType="end"/>
        </w:r>
      </w:hyperlink>
    </w:p>
    <w:p w14:paraId="110D3094" w14:textId="602836D0" w:rsidR="006E7FC5" w:rsidRDefault="006E7FC5">
      <w:pPr>
        <w:pStyle w:val="Obsah3"/>
        <w:rPr>
          <w:rFonts w:asciiTheme="minorHAnsi" w:eastAsiaTheme="minorEastAsia" w:hAnsiTheme="minorHAnsi" w:cstheme="minorBidi"/>
          <w:noProof/>
          <w:sz w:val="22"/>
          <w:szCs w:val="22"/>
        </w:rPr>
      </w:pPr>
      <w:hyperlink w:anchor="_Toc67373704" w:history="1">
        <w:r w:rsidRPr="0011122C">
          <w:rPr>
            <w:rStyle w:val="Hypertextovodkaz"/>
            <w:noProof/>
          </w:rPr>
          <w:t>5.6</w:t>
        </w:r>
        <w:r>
          <w:rPr>
            <w:rFonts w:asciiTheme="minorHAnsi" w:eastAsiaTheme="minorEastAsia" w:hAnsiTheme="minorHAnsi" w:cstheme="minorBidi"/>
            <w:noProof/>
            <w:sz w:val="22"/>
            <w:szCs w:val="22"/>
          </w:rPr>
          <w:tab/>
        </w:r>
        <w:r w:rsidRPr="0011122C">
          <w:rPr>
            <w:rStyle w:val="Hypertextovodkaz"/>
            <w:noProof/>
          </w:rPr>
          <w:t>Zásyp výkopu a obnova povrchů</w:t>
        </w:r>
        <w:r>
          <w:rPr>
            <w:noProof/>
            <w:webHidden/>
          </w:rPr>
          <w:tab/>
        </w:r>
        <w:r>
          <w:rPr>
            <w:noProof/>
            <w:webHidden/>
          </w:rPr>
          <w:fldChar w:fldCharType="begin"/>
        </w:r>
        <w:r>
          <w:rPr>
            <w:noProof/>
            <w:webHidden/>
          </w:rPr>
          <w:instrText xml:space="preserve"> PAGEREF _Toc67373704 \h </w:instrText>
        </w:r>
        <w:r>
          <w:rPr>
            <w:noProof/>
            <w:webHidden/>
          </w:rPr>
        </w:r>
        <w:r>
          <w:rPr>
            <w:noProof/>
            <w:webHidden/>
          </w:rPr>
          <w:fldChar w:fldCharType="separate"/>
        </w:r>
        <w:r>
          <w:rPr>
            <w:noProof/>
            <w:webHidden/>
          </w:rPr>
          <w:t>8</w:t>
        </w:r>
        <w:r>
          <w:rPr>
            <w:noProof/>
            <w:webHidden/>
          </w:rPr>
          <w:fldChar w:fldCharType="end"/>
        </w:r>
      </w:hyperlink>
    </w:p>
    <w:p w14:paraId="420D48ED" w14:textId="7E3F8174" w:rsidR="006E7FC5" w:rsidRDefault="006E7FC5">
      <w:pPr>
        <w:pStyle w:val="Obsah3"/>
        <w:rPr>
          <w:rFonts w:asciiTheme="minorHAnsi" w:eastAsiaTheme="minorEastAsia" w:hAnsiTheme="minorHAnsi" w:cstheme="minorBidi"/>
          <w:noProof/>
          <w:sz w:val="22"/>
          <w:szCs w:val="22"/>
        </w:rPr>
      </w:pPr>
      <w:hyperlink w:anchor="_Toc67373705" w:history="1">
        <w:r w:rsidRPr="0011122C">
          <w:rPr>
            <w:rStyle w:val="Hypertextovodkaz"/>
            <w:noProof/>
          </w:rPr>
          <w:t>5.7</w:t>
        </w:r>
        <w:r>
          <w:rPr>
            <w:rFonts w:asciiTheme="minorHAnsi" w:eastAsiaTheme="minorEastAsia" w:hAnsiTheme="minorHAnsi" w:cstheme="minorBidi"/>
            <w:noProof/>
            <w:sz w:val="22"/>
            <w:szCs w:val="22"/>
          </w:rPr>
          <w:tab/>
        </w:r>
        <w:r w:rsidRPr="0011122C">
          <w:rPr>
            <w:rStyle w:val="Hypertextovodkaz"/>
            <w:noProof/>
          </w:rPr>
          <w:t>Manipulace s vytěženým materiálem</w:t>
        </w:r>
        <w:r>
          <w:rPr>
            <w:noProof/>
            <w:webHidden/>
          </w:rPr>
          <w:tab/>
        </w:r>
        <w:r>
          <w:rPr>
            <w:noProof/>
            <w:webHidden/>
          </w:rPr>
          <w:fldChar w:fldCharType="begin"/>
        </w:r>
        <w:r>
          <w:rPr>
            <w:noProof/>
            <w:webHidden/>
          </w:rPr>
          <w:instrText xml:space="preserve"> PAGEREF _Toc67373705 \h </w:instrText>
        </w:r>
        <w:r>
          <w:rPr>
            <w:noProof/>
            <w:webHidden/>
          </w:rPr>
        </w:r>
        <w:r>
          <w:rPr>
            <w:noProof/>
            <w:webHidden/>
          </w:rPr>
          <w:fldChar w:fldCharType="separate"/>
        </w:r>
        <w:r>
          <w:rPr>
            <w:noProof/>
            <w:webHidden/>
          </w:rPr>
          <w:t>9</w:t>
        </w:r>
        <w:r>
          <w:rPr>
            <w:noProof/>
            <w:webHidden/>
          </w:rPr>
          <w:fldChar w:fldCharType="end"/>
        </w:r>
      </w:hyperlink>
    </w:p>
    <w:p w14:paraId="12B3778E" w14:textId="39DFCF2D" w:rsidR="006E7FC5" w:rsidRDefault="006E7FC5">
      <w:pPr>
        <w:pStyle w:val="Obsah2"/>
        <w:rPr>
          <w:rFonts w:asciiTheme="minorHAnsi" w:eastAsiaTheme="minorEastAsia" w:hAnsiTheme="minorHAnsi" w:cstheme="minorBidi"/>
          <w:b w:val="0"/>
          <w:noProof/>
          <w:sz w:val="22"/>
          <w:szCs w:val="22"/>
        </w:rPr>
      </w:pPr>
      <w:hyperlink w:anchor="_Toc67373706" w:history="1">
        <w:r w:rsidRPr="0011122C">
          <w:rPr>
            <w:rStyle w:val="Hypertextovodkaz"/>
            <w:noProof/>
          </w:rPr>
          <w:t>6.</w:t>
        </w:r>
        <w:r>
          <w:rPr>
            <w:rFonts w:asciiTheme="minorHAnsi" w:eastAsiaTheme="minorEastAsia" w:hAnsiTheme="minorHAnsi" w:cstheme="minorBidi"/>
            <w:b w:val="0"/>
            <w:noProof/>
            <w:sz w:val="22"/>
            <w:szCs w:val="22"/>
          </w:rPr>
          <w:tab/>
        </w:r>
        <w:r w:rsidRPr="0011122C">
          <w:rPr>
            <w:rStyle w:val="Hypertextovodkaz"/>
            <w:noProof/>
          </w:rPr>
          <w:t>POŽADAVKY NA POSTUP STAVEBNÍCH A MONTÁŽNÍCH PRACÍ</w:t>
        </w:r>
        <w:r>
          <w:rPr>
            <w:noProof/>
            <w:webHidden/>
          </w:rPr>
          <w:tab/>
        </w:r>
        <w:r>
          <w:rPr>
            <w:noProof/>
            <w:webHidden/>
          </w:rPr>
          <w:fldChar w:fldCharType="begin"/>
        </w:r>
        <w:r>
          <w:rPr>
            <w:noProof/>
            <w:webHidden/>
          </w:rPr>
          <w:instrText xml:space="preserve"> PAGEREF _Toc67373706 \h </w:instrText>
        </w:r>
        <w:r>
          <w:rPr>
            <w:noProof/>
            <w:webHidden/>
          </w:rPr>
        </w:r>
        <w:r>
          <w:rPr>
            <w:noProof/>
            <w:webHidden/>
          </w:rPr>
          <w:fldChar w:fldCharType="separate"/>
        </w:r>
        <w:r>
          <w:rPr>
            <w:noProof/>
            <w:webHidden/>
          </w:rPr>
          <w:t>9</w:t>
        </w:r>
        <w:r>
          <w:rPr>
            <w:noProof/>
            <w:webHidden/>
          </w:rPr>
          <w:fldChar w:fldCharType="end"/>
        </w:r>
      </w:hyperlink>
    </w:p>
    <w:p w14:paraId="09FE32B2" w14:textId="7483024F" w:rsidR="006E7FC5" w:rsidRDefault="006E7FC5">
      <w:pPr>
        <w:pStyle w:val="Obsah2"/>
        <w:rPr>
          <w:rFonts w:asciiTheme="minorHAnsi" w:eastAsiaTheme="minorEastAsia" w:hAnsiTheme="minorHAnsi" w:cstheme="minorBidi"/>
          <w:b w:val="0"/>
          <w:noProof/>
          <w:sz w:val="22"/>
          <w:szCs w:val="22"/>
        </w:rPr>
      </w:pPr>
      <w:hyperlink w:anchor="_Toc67373707" w:history="1">
        <w:r w:rsidRPr="0011122C">
          <w:rPr>
            <w:rStyle w:val="Hypertextovodkaz"/>
            <w:noProof/>
          </w:rPr>
          <w:t>7.</w:t>
        </w:r>
        <w:r>
          <w:rPr>
            <w:rFonts w:asciiTheme="minorHAnsi" w:eastAsiaTheme="minorEastAsia" w:hAnsiTheme="minorHAnsi" w:cstheme="minorBidi"/>
            <w:b w:val="0"/>
            <w:noProof/>
            <w:sz w:val="22"/>
            <w:szCs w:val="22"/>
          </w:rPr>
          <w:tab/>
        </w:r>
        <w:r w:rsidRPr="0011122C">
          <w:rPr>
            <w:rStyle w:val="Hypertextovodkaz"/>
            <w:noProof/>
          </w:rPr>
          <w:t>ZÁVĚR</w:t>
        </w:r>
        <w:r>
          <w:rPr>
            <w:noProof/>
            <w:webHidden/>
          </w:rPr>
          <w:tab/>
        </w:r>
        <w:r>
          <w:rPr>
            <w:noProof/>
            <w:webHidden/>
          </w:rPr>
          <w:fldChar w:fldCharType="begin"/>
        </w:r>
        <w:r>
          <w:rPr>
            <w:noProof/>
            <w:webHidden/>
          </w:rPr>
          <w:instrText xml:space="preserve"> PAGEREF _Toc67373707 \h </w:instrText>
        </w:r>
        <w:r>
          <w:rPr>
            <w:noProof/>
            <w:webHidden/>
          </w:rPr>
        </w:r>
        <w:r>
          <w:rPr>
            <w:noProof/>
            <w:webHidden/>
          </w:rPr>
          <w:fldChar w:fldCharType="separate"/>
        </w:r>
        <w:r>
          <w:rPr>
            <w:noProof/>
            <w:webHidden/>
          </w:rPr>
          <w:t>10</w:t>
        </w:r>
        <w:r>
          <w:rPr>
            <w:noProof/>
            <w:webHidden/>
          </w:rPr>
          <w:fldChar w:fldCharType="end"/>
        </w:r>
      </w:hyperlink>
    </w:p>
    <w:p w14:paraId="324B3BE6" w14:textId="77EB7B4D" w:rsidR="00693245" w:rsidRPr="00435CEE" w:rsidRDefault="0058004F" w:rsidP="00D95B8E">
      <w:pPr>
        <w:pStyle w:val="Obsah5"/>
        <w:rPr>
          <w:color w:val="000000" w:themeColor="text1"/>
          <w:highlight w:val="yellow"/>
        </w:rPr>
      </w:pPr>
      <w:r w:rsidRPr="00FE558F">
        <w:rPr>
          <w:color w:val="000000" w:themeColor="text1"/>
        </w:rPr>
        <w:fldChar w:fldCharType="end"/>
      </w:r>
      <w:r w:rsidR="00693245" w:rsidRPr="00435CEE">
        <w:rPr>
          <w:color w:val="000000" w:themeColor="text1"/>
          <w:highlight w:val="yellow"/>
        </w:rPr>
        <w:br w:type="page"/>
      </w:r>
      <w:bookmarkStart w:id="0" w:name="_Toc167240464"/>
      <w:bookmarkStart w:id="1" w:name="_Toc170478967"/>
    </w:p>
    <w:p w14:paraId="0B45A7AC" w14:textId="77777777" w:rsidR="00853B07" w:rsidRPr="00435CEE"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27456771"/>
      <w:bookmarkStart w:id="10" w:name="_Toc527523098"/>
      <w:bookmarkStart w:id="11" w:name="_Toc527523206"/>
      <w:bookmarkStart w:id="12" w:name="_Toc527523244"/>
      <w:bookmarkStart w:id="13" w:name="_Toc527523277"/>
      <w:bookmarkStart w:id="14" w:name="_Toc527523560"/>
      <w:bookmarkStart w:id="15" w:name="_Toc527523616"/>
      <w:bookmarkStart w:id="16" w:name="_Toc527523750"/>
      <w:bookmarkStart w:id="17" w:name="_Toc527523833"/>
      <w:bookmarkStart w:id="18" w:name="_Toc527523891"/>
      <w:bookmarkStart w:id="19" w:name="_Toc527523954"/>
      <w:bookmarkStart w:id="20" w:name="_Toc527524005"/>
      <w:bookmarkStart w:id="21" w:name="_Toc527967950"/>
      <w:bookmarkStart w:id="22" w:name="_Toc534287091"/>
      <w:bookmarkStart w:id="23" w:name="_Toc534287134"/>
      <w:bookmarkStart w:id="24" w:name="_Toc536504803"/>
      <w:bookmarkStart w:id="25" w:name="_Toc536509313"/>
      <w:bookmarkStart w:id="26" w:name="_Toc536510517"/>
      <w:bookmarkStart w:id="27" w:name="_Toc536762121"/>
      <w:bookmarkStart w:id="28" w:name="_Toc536787070"/>
      <w:bookmarkStart w:id="29" w:name="_Toc536861278"/>
      <w:bookmarkStart w:id="30" w:name="_Toc173508"/>
      <w:bookmarkStart w:id="31" w:name="_Toc268571"/>
      <w:bookmarkStart w:id="32" w:name="_Toc340998"/>
      <w:bookmarkStart w:id="33" w:name="_Toc341014"/>
      <w:bookmarkStart w:id="34" w:name="_Toc341582"/>
      <w:bookmarkStart w:id="35" w:name="_Toc352554"/>
      <w:bookmarkStart w:id="36" w:name="_Toc355590"/>
      <w:bookmarkStart w:id="37" w:name="_Toc355622"/>
      <w:bookmarkStart w:id="38" w:name="_Toc355666"/>
      <w:bookmarkStart w:id="39" w:name="_Toc3987406"/>
      <w:bookmarkStart w:id="40" w:name="_Toc6386626"/>
      <w:bookmarkStart w:id="41" w:name="_Toc49359088"/>
      <w:bookmarkStart w:id="42" w:name="_Toc49359120"/>
      <w:bookmarkStart w:id="43" w:name="_Toc49404579"/>
      <w:bookmarkStart w:id="44" w:name="_Toc49404611"/>
      <w:bookmarkStart w:id="45" w:name="_Toc49405417"/>
      <w:bookmarkStart w:id="46" w:name="_Toc49406789"/>
      <w:bookmarkStart w:id="47" w:name="_Toc49408481"/>
      <w:bookmarkStart w:id="48" w:name="_Toc49411558"/>
      <w:bookmarkStart w:id="49" w:name="_Toc49412610"/>
      <w:bookmarkStart w:id="50" w:name="_Toc49435305"/>
      <w:bookmarkStart w:id="51" w:name="_Toc53489796"/>
      <w:bookmarkStart w:id="52" w:name="_Toc53558296"/>
      <w:bookmarkStart w:id="53" w:name="_Toc53559869"/>
      <w:bookmarkStart w:id="54" w:name="_Toc55464434"/>
      <w:bookmarkStart w:id="55" w:name="_Toc55464460"/>
      <w:bookmarkStart w:id="56" w:name="_Toc55464484"/>
      <w:bookmarkStart w:id="57" w:name="_Toc55475748"/>
      <w:bookmarkStart w:id="58" w:name="_Toc55475772"/>
      <w:bookmarkStart w:id="59" w:name="_Toc55476298"/>
      <w:bookmarkStart w:id="60" w:name="_Toc55476332"/>
      <w:bookmarkStart w:id="61" w:name="_Toc62202705"/>
      <w:bookmarkStart w:id="62" w:name="_Toc62446719"/>
      <w:bookmarkStart w:id="63" w:name="_Toc63082943"/>
      <w:bookmarkStart w:id="64" w:name="_Toc63083063"/>
      <w:bookmarkStart w:id="65" w:name="_Toc283724887"/>
      <w:bookmarkStart w:id="66" w:name="_Toc673736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6"/>
    </w:p>
    <w:p w14:paraId="0A3E1F0B" w14:textId="77777777" w:rsidR="00853B07" w:rsidRPr="00435CEE"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67" w:name="_Toc351563773"/>
      <w:bookmarkStart w:id="68" w:name="_Toc351729032"/>
      <w:bookmarkStart w:id="69" w:name="_Toc352074681"/>
      <w:bookmarkStart w:id="70" w:name="_Toc356554357"/>
      <w:bookmarkStart w:id="71" w:name="_Toc503352474"/>
      <w:bookmarkStart w:id="72" w:name="_Toc504392994"/>
      <w:bookmarkStart w:id="73" w:name="_Toc504393059"/>
      <w:bookmarkStart w:id="74" w:name="_Toc527456772"/>
      <w:bookmarkStart w:id="75" w:name="_Toc527523099"/>
      <w:bookmarkStart w:id="76" w:name="_Toc527523207"/>
      <w:bookmarkStart w:id="77" w:name="_Toc527523245"/>
      <w:bookmarkStart w:id="78" w:name="_Toc527523278"/>
      <w:bookmarkStart w:id="79" w:name="_Toc527523561"/>
      <w:bookmarkStart w:id="80" w:name="_Toc527523617"/>
      <w:bookmarkStart w:id="81" w:name="_Toc527523751"/>
      <w:bookmarkStart w:id="82" w:name="_Toc527523834"/>
      <w:bookmarkStart w:id="83" w:name="_Toc527523892"/>
      <w:bookmarkStart w:id="84" w:name="_Toc527523955"/>
      <w:bookmarkStart w:id="85" w:name="_Toc527524006"/>
      <w:bookmarkStart w:id="86" w:name="_Toc527967951"/>
      <w:bookmarkStart w:id="87" w:name="_Toc534287092"/>
      <w:bookmarkStart w:id="88" w:name="_Toc534287135"/>
      <w:bookmarkStart w:id="89" w:name="_Toc536504804"/>
      <w:bookmarkStart w:id="90" w:name="_Toc536509314"/>
      <w:bookmarkStart w:id="91" w:name="_Toc536510518"/>
      <w:bookmarkStart w:id="92" w:name="_Toc536762122"/>
      <w:bookmarkStart w:id="93" w:name="_Toc536787071"/>
      <w:bookmarkStart w:id="94" w:name="_Toc536861279"/>
      <w:bookmarkStart w:id="95" w:name="_Toc173509"/>
      <w:bookmarkStart w:id="96" w:name="_Toc268572"/>
      <w:bookmarkStart w:id="97" w:name="_Toc340999"/>
      <w:bookmarkStart w:id="98" w:name="_Toc341015"/>
      <w:bookmarkStart w:id="99" w:name="_Toc341583"/>
      <w:bookmarkStart w:id="100" w:name="_Toc352555"/>
      <w:bookmarkStart w:id="101" w:name="_Toc355591"/>
      <w:bookmarkStart w:id="102" w:name="_Toc355623"/>
      <w:bookmarkStart w:id="103" w:name="_Toc355667"/>
      <w:bookmarkStart w:id="104" w:name="_Toc3987407"/>
      <w:bookmarkStart w:id="105" w:name="_Toc6386627"/>
      <w:bookmarkStart w:id="106" w:name="_Toc49359089"/>
      <w:bookmarkStart w:id="107" w:name="_Toc49359121"/>
      <w:bookmarkStart w:id="108" w:name="_Toc49404580"/>
      <w:bookmarkStart w:id="109" w:name="_Toc49404612"/>
      <w:bookmarkStart w:id="110" w:name="_Toc49405418"/>
      <w:bookmarkStart w:id="111" w:name="_Toc49406790"/>
      <w:bookmarkStart w:id="112" w:name="_Toc49408482"/>
      <w:bookmarkStart w:id="113" w:name="_Toc49411559"/>
      <w:bookmarkStart w:id="114" w:name="_Toc49412611"/>
      <w:bookmarkStart w:id="115" w:name="_Toc49435306"/>
      <w:bookmarkStart w:id="116" w:name="_Toc53489797"/>
      <w:bookmarkStart w:id="117" w:name="_Toc53558297"/>
      <w:bookmarkStart w:id="118" w:name="_Toc53559870"/>
      <w:bookmarkStart w:id="119" w:name="_Toc55464435"/>
      <w:bookmarkStart w:id="120" w:name="_Toc55464461"/>
      <w:bookmarkStart w:id="121" w:name="_Toc55464485"/>
      <w:bookmarkStart w:id="122" w:name="_Toc55475749"/>
      <w:bookmarkStart w:id="123" w:name="_Toc55475773"/>
      <w:bookmarkStart w:id="124" w:name="_Toc55476299"/>
      <w:bookmarkStart w:id="125" w:name="_Toc55476333"/>
      <w:bookmarkStart w:id="126" w:name="_Toc62202706"/>
      <w:bookmarkStart w:id="127" w:name="_Toc62446720"/>
      <w:bookmarkStart w:id="128" w:name="_Toc63082944"/>
      <w:bookmarkStart w:id="129" w:name="_Toc63083064"/>
      <w:bookmarkStart w:id="130" w:name="_Toc6737368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C39AD42" w14:textId="77777777" w:rsidR="006E3B3D" w:rsidRPr="00FE558F" w:rsidRDefault="00623351" w:rsidP="004A448F">
      <w:pPr>
        <w:pStyle w:val="Nadpis2"/>
        <w:numPr>
          <w:ilvl w:val="0"/>
          <w:numId w:val="4"/>
        </w:numPr>
        <w:ind w:left="360"/>
      </w:pPr>
      <w:bookmarkStart w:id="131" w:name="_Toc67373687"/>
      <w:r w:rsidRPr="00FE558F">
        <w:t>ÚVOD</w:t>
      </w:r>
      <w:bookmarkEnd w:id="131"/>
    </w:p>
    <w:p w14:paraId="1BB882AA" w14:textId="77777777" w:rsidR="00FE558F" w:rsidRPr="009010B7" w:rsidRDefault="00FE558F" w:rsidP="00FE558F">
      <w:pPr>
        <w:pStyle w:val="Normalodstavec"/>
        <w:spacing w:after="0"/>
      </w:pPr>
      <w:r w:rsidRPr="00FE558F">
        <w:t xml:space="preserve">Předmětem předkládané projektové dokumentace je rekonstrukce vodovodu včetně vodovodních přípojek v ulici Masarykova v Modřicích, v okrese Brno-venkov. Stavba se nachází v katastrálním území Modřice </w:t>
      </w:r>
      <w:r w:rsidRPr="00FE558F">
        <w:rPr>
          <w:lang w:val="en-US"/>
        </w:rPr>
        <w:t>[</w:t>
      </w:r>
      <w:r w:rsidRPr="00FE558F">
        <w:rPr>
          <w:rFonts w:cs="Arial"/>
        </w:rPr>
        <w:t>697931] a Přízřenice [612146]</w:t>
      </w:r>
      <w:r w:rsidRPr="00FE558F">
        <w:t>.</w:t>
      </w:r>
    </w:p>
    <w:p w14:paraId="10796464" w14:textId="77777777" w:rsidR="00623351" w:rsidRPr="00FE558F" w:rsidRDefault="00623351" w:rsidP="004A448F">
      <w:pPr>
        <w:pStyle w:val="Nadpis2"/>
        <w:numPr>
          <w:ilvl w:val="0"/>
          <w:numId w:val="4"/>
        </w:numPr>
        <w:ind w:left="360"/>
      </w:pPr>
      <w:bookmarkStart w:id="132" w:name="_Toc67373688"/>
      <w:r w:rsidRPr="00FE558F">
        <w:t>PODKLADY</w:t>
      </w:r>
      <w:bookmarkEnd w:id="132"/>
    </w:p>
    <w:p w14:paraId="1C0CFF63" w14:textId="77777777" w:rsidR="00FE558F" w:rsidRPr="00EE3A58" w:rsidRDefault="00FE558F" w:rsidP="00FE558F">
      <w:pPr>
        <w:spacing w:after="60"/>
        <w:rPr>
          <w:u w:val="single"/>
        </w:rPr>
      </w:pPr>
      <w:r w:rsidRPr="00EE3A58">
        <w:rPr>
          <w:u w:val="single"/>
        </w:rPr>
        <w:t>Seznam vstupních podkladů:</w:t>
      </w:r>
    </w:p>
    <w:p w14:paraId="39AE2F24" w14:textId="77777777" w:rsidR="00FE558F" w:rsidRPr="00EC2793" w:rsidRDefault="00FE558F" w:rsidP="00FE558F">
      <w:pPr>
        <w:pStyle w:val="Odstavecseseznamem"/>
        <w:numPr>
          <w:ilvl w:val="0"/>
          <w:numId w:val="19"/>
        </w:numPr>
        <w:spacing w:after="60" w:line="276" w:lineRule="auto"/>
        <w:contextualSpacing w:val="0"/>
        <w:rPr>
          <w:rFonts w:cs="Arial"/>
          <w:color w:val="000000"/>
          <w:szCs w:val="22"/>
        </w:rPr>
      </w:pPr>
      <w:r w:rsidRPr="00EC2793">
        <w:rPr>
          <w:rFonts w:cs="Arial"/>
          <w:color w:val="000000"/>
          <w:szCs w:val="22"/>
        </w:rPr>
        <w:t>Záměr akce Modřice, Masarykova – rekonstrukce vodovodu, objekt: vodovod, č. stavby 132996 (Statutární město Brno).</w:t>
      </w:r>
    </w:p>
    <w:p w14:paraId="6A533811"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Geodetické zaměření zájmového území – polohopis a výškopis v rozsahu daném zadavatelem v</w:t>
      </w:r>
      <w:r>
        <w:rPr>
          <w:rFonts w:cs="Arial"/>
          <w:color w:val="000000"/>
          <w:szCs w:val="22"/>
        </w:rPr>
        <w:t> </w:t>
      </w:r>
      <w:r w:rsidRPr="001E3774">
        <w:rPr>
          <w:rFonts w:cs="Arial"/>
          <w:color w:val="000000"/>
          <w:szCs w:val="22"/>
        </w:rPr>
        <w:t>terénu</w:t>
      </w:r>
      <w:r>
        <w:rPr>
          <w:rFonts w:cs="Arial"/>
          <w:color w:val="000000"/>
          <w:szCs w:val="22"/>
        </w:rPr>
        <w:t>.</w:t>
      </w:r>
    </w:p>
    <w:p w14:paraId="159AC2AA"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Inženýrsko-geologický průzkum.</w:t>
      </w:r>
    </w:p>
    <w:p w14:paraId="6D2AA91B"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 xml:space="preserve">Podklad se zakreslením stávající kanalizace – </w:t>
      </w:r>
      <w:proofErr w:type="gramStart"/>
      <w:r w:rsidRPr="001E3774">
        <w:rPr>
          <w:rFonts w:cs="Arial"/>
          <w:color w:val="000000"/>
          <w:szCs w:val="22"/>
        </w:rPr>
        <w:t>GIS - Brněnské</w:t>
      </w:r>
      <w:proofErr w:type="gramEnd"/>
      <w:r w:rsidRPr="001E3774">
        <w:rPr>
          <w:rFonts w:cs="Arial"/>
          <w:color w:val="000000"/>
          <w:szCs w:val="22"/>
        </w:rPr>
        <w:t xml:space="preserve"> vodárny a kanalizace a.s.</w:t>
      </w:r>
    </w:p>
    <w:p w14:paraId="18A6573D"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 xml:space="preserve">Podklad se zakreslením stávajícího vodovodu – </w:t>
      </w:r>
      <w:proofErr w:type="gramStart"/>
      <w:r w:rsidRPr="001E3774">
        <w:rPr>
          <w:rFonts w:cs="Arial"/>
          <w:color w:val="000000"/>
          <w:szCs w:val="22"/>
        </w:rPr>
        <w:t>GIS - Brněnské</w:t>
      </w:r>
      <w:proofErr w:type="gramEnd"/>
      <w:r w:rsidRPr="001E3774">
        <w:rPr>
          <w:rFonts w:cs="Arial"/>
          <w:color w:val="000000"/>
          <w:szCs w:val="22"/>
        </w:rPr>
        <w:t xml:space="preserve"> vodárny a kanalizace a.s. </w:t>
      </w:r>
    </w:p>
    <w:p w14:paraId="406D7E53"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Podklady se zakreslením stávajících inženýrských sítí – jednotliví správci sítí.</w:t>
      </w:r>
    </w:p>
    <w:p w14:paraId="439414B6"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Vlastní průzkum vodovodních přípojek jednotlivých nemovitostí (</w:t>
      </w:r>
      <w:proofErr w:type="spellStart"/>
      <w:r w:rsidRPr="001E3774">
        <w:rPr>
          <w:rFonts w:cs="Arial"/>
          <w:color w:val="000000"/>
          <w:szCs w:val="22"/>
        </w:rPr>
        <w:t>Sweco</w:t>
      </w:r>
      <w:proofErr w:type="spellEnd"/>
      <w:r w:rsidRPr="001E3774">
        <w:rPr>
          <w:rFonts w:cs="Arial"/>
          <w:color w:val="000000"/>
          <w:szCs w:val="22"/>
        </w:rPr>
        <w:t xml:space="preserve"> </w:t>
      </w:r>
      <w:proofErr w:type="spellStart"/>
      <w:r w:rsidRPr="001E3774">
        <w:rPr>
          <w:rFonts w:cs="Arial"/>
          <w:color w:val="000000"/>
          <w:szCs w:val="22"/>
        </w:rPr>
        <w:t>Hydroprojekt</w:t>
      </w:r>
      <w:proofErr w:type="spellEnd"/>
      <w:r w:rsidRPr="001E3774">
        <w:rPr>
          <w:rFonts w:cs="Arial"/>
          <w:color w:val="000000"/>
          <w:szCs w:val="22"/>
        </w:rPr>
        <w:t xml:space="preserve"> a.s., divize Morava</w:t>
      </w:r>
      <w:r>
        <w:rPr>
          <w:rFonts w:cs="Arial"/>
          <w:color w:val="000000"/>
          <w:szCs w:val="22"/>
        </w:rPr>
        <w:t>, 06</w:t>
      </w:r>
      <w:r w:rsidRPr="001E3774">
        <w:rPr>
          <w:rFonts w:cs="Arial"/>
          <w:color w:val="000000"/>
          <w:szCs w:val="22"/>
        </w:rPr>
        <w:t>/2020).</w:t>
      </w:r>
    </w:p>
    <w:p w14:paraId="22EB6CCD"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 xml:space="preserve">Průběžná jednání se zástupci investora a </w:t>
      </w:r>
      <w:proofErr w:type="gramStart"/>
      <w:r w:rsidRPr="001E3774">
        <w:rPr>
          <w:rFonts w:cs="Arial"/>
          <w:color w:val="000000"/>
          <w:szCs w:val="22"/>
        </w:rPr>
        <w:t>provozovatele - Brněnské</w:t>
      </w:r>
      <w:proofErr w:type="gramEnd"/>
      <w:r w:rsidRPr="001E3774">
        <w:rPr>
          <w:rFonts w:cs="Arial"/>
          <w:color w:val="000000"/>
          <w:szCs w:val="22"/>
        </w:rPr>
        <w:t xml:space="preserve"> vodárny a kanalizace a.s., a se zpracovateli a objednateli PD souvisejících staveb.</w:t>
      </w:r>
    </w:p>
    <w:p w14:paraId="3CB9B06A" w14:textId="77777777" w:rsidR="00FE558F" w:rsidRDefault="00FE558F" w:rsidP="00FE558F">
      <w:pPr>
        <w:pStyle w:val="Odstavecseseznamem"/>
        <w:numPr>
          <w:ilvl w:val="0"/>
          <w:numId w:val="19"/>
        </w:numPr>
        <w:spacing w:after="60" w:line="276" w:lineRule="auto"/>
        <w:contextualSpacing w:val="0"/>
        <w:rPr>
          <w:rFonts w:cs="Arial"/>
          <w:color w:val="000000"/>
          <w:szCs w:val="22"/>
        </w:rPr>
      </w:pPr>
      <w:r w:rsidRPr="001E3774">
        <w:rPr>
          <w:rFonts w:cs="Arial"/>
          <w:color w:val="000000"/>
          <w:szCs w:val="22"/>
        </w:rPr>
        <w:t>Jednání se zástupci dotčených orgánů a organizací.</w:t>
      </w:r>
    </w:p>
    <w:p w14:paraId="3AB1B856" w14:textId="77777777" w:rsidR="00FE558F" w:rsidRDefault="00FE558F" w:rsidP="00FE558F">
      <w:pPr>
        <w:pStyle w:val="Odstavecseseznamem"/>
        <w:numPr>
          <w:ilvl w:val="0"/>
          <w:numId w:val="19"/>
        </w:numPr>
        <w:spacing w:after="60" w:line="276" w:lineRule="auto"/>
        <w:contextualSpacing w:val="0"/>
        <w:rPr>
          <w:rFonts w:cs="Arial"/>
          <w:color w:val="000000"/>
          <w:szCs w:val="22"/>
        </w:rPr>
      </w:pPr>
      <w:r>
        <w:rPr>
          <w:rFonts w:cs="Arial"/>
          <w:color w:val="000000"/>
          <w:szCs w:val="22"/>
        </w:rPr>
        <w:t>Mapové podklady.</w:t>
      </w:r>
    </w:p>
    <w:p w14:paraId="4EF98F50" w14:textId="77777777" w:rsidR="00FE558F" w:rsidRDefault="00FE558F" w:rsidP="00FE558F">
      <w:pPr>
        <w:pStyle w:val="Odstavecseseznamem"/>
        <w:numPr>
          <w:ilvl w:val="0"/>
          <w:numId w:val="19"/>
        </w:numPr>
        <w:spacing w:after="60" w:line="276" w:lineRule="auto"/>
        <w:contextualSpacing w:val="0"/>
        <w:rPr>
          <w:rFonts w:cs="Arial"/>
          <w:color w:val="000000"/>
          <w:szCs w:val="22"/>
        </w:rPr>
      </w:pPr>
      <w:r>
        <w:rPr>
          <w:rFonts w:cs="Arial"/>
          <w:color w:val="000000"/>
          <w:szCs w:val="22"/>
        </w:rPr>
        <w:t>Digitální katastrální mapa.</w:t>
      </w:r>
    </w:p>
    <w:p w14:paraId="56FBC242" w14:textId="77777777" w:rsidR="00FE558F" w:rsidRPr="001E3774" w:rsidRDefault="00FE558F" w:rsidP="00FE558F">
      <w:pPr>
        <w:pStyle w:val="Odstavecseseznamem"/>
        <w:numPr>
          <w:ilvl w:val="0"/>
          <w:numId w:val="19"/>
        </w:numPr>
        <w:spacing w:after="60" w:line="276" w:lineRule="auto"/>
        <w:contextualSpacing w:val="0"/>
        <w:rPr>
          <w:rFonts w:cs="Arial"/>
          <w:color w:val="000000"/>
          <w:szCs w:val="22"/>
        </w:rPr>
      </w:pPr>
      <w:r>
        <w:rPr>
          <w:rFonts w:cs="Arial"/>
          <w:color w:val="000000"/>
          <w:szCs w:val="22"/>
        </w:rPr>
        <w:t>Zákony, vyhlášky, ČSN a standardy platné v době zpracování PD.</w:t>
      </w:r>
    </w:p>
    <w:p w14:paraId="135841C9" w14:textId="77777777" w:rsidR="00623351" w:rsidRPr="00FE558F" w:rsidRDefault="00623351" w:rsidP="004A448F">
      <w:pPr>
        <w:pStyle w:val="Nadpis2"/>
        <w:numPr>
          <w:ilvl w:val="0"/>
          <w:numId w:val="4"/>
        </w:numPr>
        <w:ind w:left="360"/>
      </w:pPr>
      <w:bookmarkStart w:id="133" w:name="_Toc67373689"/>
      <w:r w:rsidRPr="00FE558F">
        <w:t>POPIS SOUČASNÉHO STAVU</w:t>
      </w:r>
      <w:bookmarkEnd w:id="133"/>
    </w:p>
    <w:p w14:paraId="3BE06D66" w14:textId="77777777" w:rsidR="00FE558F" w:rsidRPr="009010B7" w:rsidRDefault="00FE558F" w:rsidP="00FE558F">
      <w:pPr>
        <w:pStyle w:val="Normalodstavec"/>
        <w:spacing w:before="60" w:after="60"/>
      </w:pPr>
      <w:r w:rsidRPr="009010B7">
        <w:t>Stavba se nachází v zastavěném území obce Modřice v ulici Masarykova, v katastrálním území Modřice a Přízřenice.</w:t>
      </w:r>
    </w:p>
    <w:p w14:paraId="2BD1B06E" w14:textId="77777777" w:rsidR="00FE558F" w:rsidRPr="009010B7" w:rsidRDefault="00FE558F" w:rsidP="00FE558F">
      <w:pPr>
        <w:pStyle w:val="Normalodstavec"/>
        <w:spacing w:before="60" w:after="60"/>
      </w:pPr>
      <w:r w:rsidRPr="009010B7">
        <w:t xml:space="preserve">Uliční profil je v dotčeném území proměnlivý. Území je zastavěné převážně zástavbou rodinných a řadových domů se zahradami. Kolem vozovky se nachází zelené pásy, dlážděné chodníky </w:t>
      </w:r>
      <w:r>
        <w:br/>
      </w:r>
      <w:r w:rsidRPr="009010B7">
        <w:t>a nezpevněné plochy pro parkování.</w:t>
      </w:r>
    </w:p>
    <w:p w14:paraId="266A45A7" w14:textId="77777777" w:rsidR="00FE558F" w:rsidRPr="009010B7" w:rsidRDefault="00FE558F" w:rsidP="00FE558F">
      <w:pPr>
        <w:pStyle w:val="Normalodstavec"/>
        <w:spacing w:before="60" w:after="60"/>
      </w:pPr>
      <w:r w:rsidRPr="009010B7">
        <w:t>V rámci stavby se bude jednat o rekonstrukci vodovodu včetně vodovodních přípojek v ulici Masarykova, od ulice Žižkova po ulici Benešova se zálivy do ulic Žižkova a Husova. Stávající vodovody se nachází v tlakovém pásmu 1.1, vodojem Moravany. Stávající vodovodní řad v ulici Masarykova je DN80 – DN350 z let 1961 až 2010.</w:t>
      </w:r>
    </w:p>
    <w:p w14:paraId="55FEDB67" w14:textId="77777777" w:rsidR="00FE558F" w:rsidRPr="00560CB0" w:rsidRDefault="00FE558F" w:rsidP="00FE558F">
      <w:pPr>
        <w:spacing w:before="60" w:after="60" w:line="276" w:lineRule="auto"/>
        <w:rPr>
          <w:bCs/>
        </w:rPr>
      </w:pPr>
      <w:r w:rsidRPr="00560CB0">
        <w:rPr>
          <w:bCs/>
        </w:rPr>
        <w:t>Stávající komunikace v ulici Masarykova a Modřická je obousměrná.</w:t>
      </w:r>
      <w:r w:rsidRPr="009010B7">
        <w:t xml:space="preserve"> </w:t>
      </w:r>
      <w:r w:rsidRPr="00560CB0">
        <w:rPr>
          <w:bCs/>
        </w:rPr>
        <w:t>Místní komunikace III/15278 jsou v dobrém stavu, s asfaltovým povrchem. Odvodnění komunikace je provedeno uličními vpusťmi, v části délky dotčeného úseku se nachází silniční otevřený odvodňovací příkop.</w:t>
      </w:r>
    </w:p>
    <w:p w14:paraId="2D33E00D" w14:textId="77777777" w:rsidR="00FE558F" w:rsidRPr="00560CB0" w:rsidRDefault="00FE558F" w:rsidP="00FE558F">
      <w:pPr>
        <w:spacing w:before="60" w:after="60" w:line="276" w:lineRule="auto"/>
        <w:rPr>
          <w:bCs/>
        </w:rPr>
      </w:pPr>
      <w:r w:rsidRPr="00560CB0">
        <w:rPr>
          <w:bCs/>
        </w:rPr>
        <w:t>Ulicí Masarykova je vedena trasa autobusových linek MHD – linky 49, 510 a N94. Autobusovou dopravu pro linky 49 a N94 zajišťuje firma DPMB a.s. Autobusovou dopravu pro linku 510 zajišťují firmy BDS-BUS, s.r.o. a ADOSA a.s.</w:t>
      </w:r>
    </w:p>
    <w:p w14:paraId="3A272033" w14:textId="77777777" w:rsidR="00FE558F" w:rsidRPr="00ED1A44" w:rsidRDefault="00FE558F" w:rsidP="00FE558F">
      <w:pPr>
        <w:pStyle w:val="HDPOdstavec"/>
        <w:spacing w:line="276" w:lineRule="auto"/>
        <w:ind w:firstLine="0"/>
        <w:rPr>
          <w:highlight w:val="yellow"/>
        </w:rPr>
      </w:pPr>
      <w:r w:rsidRPr="009010B7">
        <w:lastRenderedPageBreak/>
        <w:t xml:space="preserve">V zájmovém území se nachází stávající podzemní i nadzemní zařízení a inženýrské sítě (viz kap. </w:t>
      </w:r>
      <w:r w:rsidRPr="009010B7">
        <w:rPr>
          <w:i/>
        </w:rPr>
        <w:t>B.1 e) Výčet a závěry provedených průzkumů</w:t>
      </w:r>
      <w:r w:rsidRPr="009010B7">
        <w:t>), čímž dojde k dotčení jejich ochranných pásem.</w:t>
      </w:r>
    </w:p>
    <w:p w14:paraId="0A0B1754" w14:textId="77777777" w:rsidR="00FE558F" w:rsidRPr="00560CB0" w:rsidRDefault="00FE558F" w:rsidP="00FE558F">
      <w:pPr>
        <w:pStyle w:val="Normalodstavec"/>
        <w:spacing w:after="60"/>
        <w:rPr>
          <w:u w:val="single"/>
        </w:rPr>
      </w:pPr>
      <w:r w:rsidRPr="00560CB0">
        <w:rPr>
          <w:u w:val="single"/>
        </w:rPr>
        <w:t>V předmětném území se vyskytují podzemní a nadzemní sítě těchto organizací:</w:t>
      </w:r>
    </w:p>
    <w:p w14:paraId="668A99FA" w14:textId="77777777" w:rsidR="00FE558F" w:rsidRPr="009010B7" w:rsidRDefault="00FE558F" w:rsidP="00FE558F">
      <w:pPr>
        <w:pStyle w:val="Normalodstavec"/>
        <w:numPr>
          <w:ilvl w:val="0"/>
          <w:numId w:val="14"/>
        </w:numPr>
        <w:tabs>
          <w:tab w:val="left" w:pos="567"/>
        </w:tabs>
        <w:spacing w:after="30"/>
        <w:ind w:left="4536" w:hanging="4252"/>
      </w:pPr>
      <w:r w:rsidRPr="009010B7">
        <w:t>Brněnské vodárny a kanalizace, a.s.</w:t>
      </w:r>
      <w:r w:rsidRPr="009010B7">
        <w:tab/>
        <w:t>vodovodní řady vč. přípojek, kanalizace vč. přípojek, sdělovací kabely</w:t>
      </w:r>
    </w:p>
    <w:p w14:paraId="6E41E8F4" w14:textId="77777777" w:rsidR="00FE558F" w:rsidRPr="009010B7" w:rsidRDefault="00FE558F" w:rsidP="00FE558F">
      <w:pPr>
        <w:pStyle w:val="Normalodstavec"/>
        <w:numPr>
          <w:ilvl w:val="0"/>
          <w:numId w:val="14"/>
        </w:numPr>
        <w:tabs>
          <w:tab w:val="left" w:pos="567"/>
        </w:tabs>
        <w:spacing w:after="30"/>
        <w:ind w:left="4536" w:hanging="4252"/>
      </w:pPr>
      <w:r w:rsidRPr="009010B7">
        <w:rPr>
          <w:rFonts w:cs="Arial"/>
          <w:szCs w:val="22"/>
        </w:rPr>
        <w:t>CETIN</w:t>
      </w:r>
      <w:r w:rsidRPr="009010B7">
        <w:rPr>
          <w:rFonts w:cs="Arial"/>
          <w:szCs w:val="22"/>
        </w:rPr>
        <w:tab/>
        <w:t>sdělovací kabely – zaměřené, nezaměřené, neprovozované, sítě s NN</w:t>
      </w:r>
    </w:p>
    <w:p w14:paraId="7192D060" w14:textId="77777777" w:rsidR="00FE558F" w:rsidRPr="009010B7" w:rsidRDefault="00FE558F" w:rsidP="00FE558F">
      <w:pPr>
        <w:pStyle w:val="Normalodstavec"/>
        <w:numPr>
          <w:ilvl w:val="0"/>
          <w:numId w:val="14"/>
        </w:numPr>
        <w:tabs>
          <w:tab w:val="left" w:pos="567"/>
        </w:tabs>
        <w:spacing w:after="30"/>
        <w:ind w:left="4536" w:hanging="4252"/>
      </w:pPr>
      <w:r w:rsidRPr="009010B7">
        <w:t>E.ON distribuce a.s.</w:t>
      </w:r>
      <w:r w:rsidRPr="009010B7">
        <w:tab/>
        <w:t>podzemní kabely NN a VN, nadzemní kabely NN, VN a VVN, sdělovací kabely</w:t>
      </w:r>
    </w:p>
    <w:p w14:paraId="2850D6E8" w14:textId="77777777" w:rsidR="00FE558F" w:rsidRPr="009010B7" w:rsidRDefault="00FE558F" w:rsidP="00FE558F">
      <w:pPr>
        <w:pStyle w:val="Normalodstavec"/>
        <w:numPr>
          <w:ilvl w:val="0"/>
          <w:numId w:val="14"/>
        </w:numPr>
        <w:tabs>
          <w:tab w:val="left" w:pos="567"/>
        </w:tabs>
        <w:spacing w:after="30"/>
        <w:ind w:left="4536" w:hanging="4252"/>
      </w:pPr>
      <w:proofErr w:type="spellStart"/>
      <w:r w:rsidRPr="009010B7">
        <w:t>GasNet</w:t>
      </w:r>
      <w:proofErr w:type="spellEnd"/>
      <w:r w:rsidRPr="009010B7">
        <w:t>, s.r.o.</w:t>
      </w:r>
      <w:r w:rsidRPr="009010B7">
        <w:tab/>
        <w:t>plynovody NTL, STL</w:t>
      </w:r>
    </w:p>
    <w:p w14:paraId="405148A4" w14:textId="77777777" w:rsidR="00FE558F" w:rsidRPr="009010B7" w:rsidRDefault="00FE558F" w:rsidP="00FE558F">
      <w:pPr>
        <w:pStyle w:val="Normalodstavec"/>
        <w:numPr>
          <w:ilvl w:val="0"/>
          <w:numId w:val="14"/>
        </w:numPr>
        <w:tabs>
          <w:tab w:val="left" w:pos="567"/>
        </w:tabs>
        <w:spacing w:after="30"/>
        <w:ind w:left="4536" w:hanging="4252"/>
      </w:pPr>
      <w:r w:rsidRPr="009010B7">
        <w:t>PODA a.s.</w:t>
      </w:r>
      <w:r w:rsidRPr="009010B7">
        <w:tab/>
        <w:t>telekomunikační vedení</w:t>
      </w:r>
    </w:p>
    <w:p w14:paraId="095C8490" w14:textId="77777777" w:rsidR="00FE558F" w:rsidRPr="009010B7" w:rsidRDefault="00FE558F" w:rsidP="00FE558F">
      <w:pPr>
        <w:pStyle w:val="Normalodstavec"/>
        <w:numPr>
          <w:ilvl w:val="0"/>
          <w:numId w:val="14"/>
        </w:numPr>
        <w:tabs>
          <w:tab w:val="left" w:pos="567"/>
        </w:tabs>
        <w:spacing w:after="30"/>
        <w:ind w:left="4536" w:hanging="4252"/>
      </w:pPr>
      <w:r w:rsidRPr="009010B7">
        <w:t xml:space="preserve">Telia </w:t>
      </w:r>
      <w:proofErr w:type="spellStart"/>
      <w:r w:rsidRPr="009010B7">
        <w:t>Carrier</w:t>
      </w:r>
      <w:proofErr w:type="spellEnd"/>
      <w:r w:rsidRPr="009010B7">
        <w:t xml:space="preserve"> Czech Republic a.s.</w:t>
      </w:r>
      <w:r w:rsidRPr="009010B7">
        <w:tab/>
        <w:t>telekomunikační vedení</w:t>
      </w:r>
    </w:p>
    <w:p w14:paraId="3D5638A4" w14:textId="77777777" w:rsidR="00FE558F" w:rsidRPr="009010B7" w:rsidRDefault="00FE558F" w:rsidP="00FE558F">
      <w:pPr>
        <w:pStyle w:val="Normalodstavec"/>
        <w:numPr>
          <w:ilvl w:val="0"/>
          <w:numId w:val="14"/>
        </w:numPr>
        <w:tabs>
          <w:tab w:val="left" w:pos="567"/>
        </w:tabs>
        <w:ind w:left="4536" w:hanging="4252"/>
      </w:pPr>
      <w:r w:rsidRPr="009010B7">
        <w:t>Technické sítě Brno, a.s.</w:t>
      </w:r>
      <w:r w:rsidRPr="009010B7">
        <w:tab/>
        <w:t>nadzemní kabely VO</w:t>
      </w:r>
    </w:p>
    <w:p w14:paraId="2FC7CB7D" w14:textId="77777777" w:rsidR="00FE558F" w:rsidRPr="00560CB0" w:rsidRDefault="00FE558F" w:rsidP="00FE558F">
      <w:pPr>
        <w:pStyle w:val="HDPOdstavec"/>
        <w:spacing w:after="0" w:line="276" w:lineRule="auto"/>
        <w:ind w:firstLine="0"/>
      </w:pPr>
      <w:r w:rsidRPr="00560CB0">
        <w:t>Podklady o všech inženýrských sítích (známých v době zpracování PD) byly zjištěny u všech jejich správců a jsou zakresleny v předložené dokumentaci. Zakreslení inženýrských sítí je pouze orientační.</w:t>
      </w:r>
    </w:p>
    <w:p w14:paraId="1ED64112" w14:textId="77777777" w:rsidR="00FE558F" w:rsidRPr="00560CB0" w:rsidRDefault="00FE558F" w:rsidP="00FE558F">
      <w:pPr>
        <w:pStyle w:val="HDPOdstavec"/>
        <w:spacing w:after="120" w:line="276" w:lineRule="auto"/>
        <w:ind w:firstLine="0"/>
      </w:pPr>
      <w:r w:rsidRPr="00560CB0">
        <w:rPr>
          <w:b/>
        </w:rPr>
        <w:t>Před zahájením zemních prací je zhotovitel povinen požádat o řádné polohové a výškové vytyčení podzemních zařízení a inženýrských sítí jejich správci, včetně předání příslušného písemného dokladu o existenci zařízení. Zhotovitel provede ve spolupráci se správci příslušný zápis do stavebního deníku. Jejich skutečný průběh ověří zhotovitel ručně kopanými sondami.</w:t>
      </w:r>
    </w:p>
    <w:p w14:paraId="1C8B0E08" w14:textId="77777777" w:rsidR="00623351" w:rsidRPr="00FE558F" w:rsidRDefault="00623351" w:rsidP="004A448F">
      <w:pPr>
        <w:pStyle w:val="Nadpis2"/>
        <w:numPr>
          <w:ilvl w:val="0"/>
          <w:numId w:val="4"/>
        </w:numPr>
        <w:ind w:left="360"/>
      </w:pPr>
      <w:bookmarkStart w:id="134" w:name="_Toc67373690"/>
      <w:r w:rsidRPr="00FE558F">
        <w:t>NÁVRH</w:t>
      </w:r>
      <w:bookmarkEnd w:id="134"/>
    </w:p>
    <w:p w14:paraId="1DA60F1E" w14:textId="77777777" w:rsidR="00AE3DA1" w:rsidRPr="00FE558F" w:rsidRDefault="00AE3DA1" w:rsidP="00AE3DA1">
      <w:pPr>
        <w:pStyle w:val="Nadpis3"/>
        <w:numPr>
          <w:ilvl w:val="1"/>
          <w:numId w:val="7"/>
        </w:numPr>
        <w:spacing w:after="120"/>
        <w:ind w:left="360"/>
      </w:pPr>
      <w:bookmarkStart w:id="135" w:name="_Toc67373691"/>
      <w:r w:rsidRPr="00FE558F">
        <w:t>V</w:t>
      </w:r>
      <w:r w:rsidR="00DC05ED" w:rsidRPr="00FE558F">
        <w:t>odovodní přípojky</w:t>
      </w:r>
      <w:bookmarkEnd w:id="135"/>
    </w:p>
    <w:p w14:paraId="069EACF2" w14:textId="77777777" w:rsidR="000D7D26" w:rsidRPr="000D7D26" w:rsidRDefault="000D7D26" w:rsidP="000D7D26">
      <w:pPr>
        <w:pStyle w:val="Normalodstavec"/>
        <w:spacing w:before="60" w:after="60"/>
      </w:pPr>
      <w:r w:rsidRPr="000D7D26">
        <w:t xml:space="preserve">Stávající vodovodní přípojky z potrubí HD-PE se v rámci stavby pouze přepojí na nové potrubí vodovodního řadu, neboť se vzhledem k jejich materiálu a tím i stáří předpokládá, že jsou ve vyhovujícím technickém stavu. </w:t>
      </w:r>
    </w:p>
    <w:p w14:paraId="105D787D" w14:textId="77777777" w:rsidR="000D7D26" w:rsidRPr="00233A73" w:rsidRDefault="000D7D26" w:rsidP="000D7D26">
      <w:pPr>
        <w:pStyle w:val="Normalodstavec"/>
        <w:spacing w:before="60" w:after="60"/>
      </w:pPr>
      <w:r w:rsidRPr="00233A73">
        <w:t>U stávajících přípojek z jiných trubních materiálů, včetně PE, bude potrubí přípojek vyměněno za nové potrubí z materiálu HD-PE PE100 SDR11. Profil přípojky bude stejný jako stávající, minimálně d = 32 mm</w:t>
      </w:r>
      <w:r>
        <w:t xml:space="preserve"> (DN25)</w:t>
      </w:r>
      <w:r w:rsidRPr="00233A73">
        <w:t>.</w:t>
      </w:r>
    </w:p>
    <w:p w14:paraId="6CE40C34" w14:textId="77777777" w:rsidR="00A3329B" w:rsidRDefault="00A3329B" w:rsidP="00A3329B">
      <w:pPr>
        <w:pStyle w:val="Normalodstavec"/>
        <w:spacing w:before="120" w:after="0"/>
      </w:pPr>
      <w:r>
        <w:t xml:space="preserve">Celkově se jedná o </w:t>
      </w:r>
      <w:r w:rsidR="00DB7710">
        <w:t xml:space="preserve">napojení </w:t>
      </w:r>
      <w:r>
        <w:t>53 stávajících přípojek, 8 nových přípojek a 1 plánované přípojky (výstavba 2021)</w:t>
      </w:r>
      <w:r w:rsidR="003533D9">
        <w:t>:</w:t>
      </w:r>
    </w:p>
    <w:p w14:paraId="03B51AF5" w14:textId="77777777" w:rsidR="00A3329B" w:rsidRDefault="00A3329B" w:rsidP="00A3329B">
      <w:pPr>
        <w:pStyle w:val="Normalodstavec"/>
        <w:numPr>
          <w:ilvl w:val="0"/>
          <w:numId w:val="20"/>
        </w:numPr>
        <w:spacing w:before="60" w:after="60"/>
      </w:pPr>
      <w:r>
        <w:t>Rekonstrukce přípojky (nová trasa, výměna materiálu, prodloužení)</w:t>
      </w:r>
    </w:p>
    <w:p w14:paraId="55D7EA6A" w14:textId="77777777" w:rsidR="00A3329B" w:rsidRDefault="00A3329B" w:rsidP="00A3329B">
      <w:pPr>
        <w:pStyle w:val="Odstavecseseznamem"/>
        <w:numPr>
          <w:ilvl w:val="1"/>
          <w:numId w:val="20"/>
        </w:numPr>
        <w:tabs>
          <w:tab w:val="left" w:leader="dot" w:pos="7230"/>
        </w:tabs>
        <w:spacing w:before="60" w:after="60" w:line="276" w:lineRule="auto"/>
      </w:pPr>
      <w:r>
        <w:t>HDPE</w:t>
      </w:r>
    </w:p>
    <w:p w14:paraId="5748D44D" w14:textId="24E8CC8C" w:rsidR="00A3329B" w:rsidRDefault="00A3329B" w:rsidP="00A3329B">
      <w:pPr>
        <w:pStyle w:val="Odstavecseseznamem"/>
        <w:numPr>
          <w:ilvl w:val="2"/>
          <w:numId w:val="20"/>
        </w:numPr>
        <w:tabs>
          <w:tab w:val="left" w:leader="dot" w:pos="4820"/>
        </w:tabs>
        <w:spacing w:before="60" w:after="60" w:line="276" w:lineRule="auto"/>
      </w:pPr>
      <w:r>
        <w:t>d32x3,0 mm</w:t>
      </w:r>
      <w:r>
        <w:tab/>
      </w:r>
      <w:r w:rsidR="003533D9">
        <w:t>35</w:t>
      </w:r>
      <w:r>
        <w:t xml:space="preserve"> ks, </w:t>
      </w:r>
      <w:proofErr w:type="spellStart"/>
      <w:r>
        <w:t>celk</w:t>
      </w:r>
      <w:proofErr w:type="spellEnd"/>
      <w:r>
        <w:t xml:space="preserve">. dl. </w:t>
      </w:r>
      <w:r w:rsidR="003533D9">
        <w:t>37</w:t>
      </w:r>
      <w:r w:rsidR="00A205D4">
        <w:t>9,60</w:t>
      </w:r>
      <w:r>
        <w:t xml:space="preserve"> m</w:t>
      </w:r>
    </w:p>
    <w:p w14:paraId="2005681D" w14:textId="58539CD0" w:rsidR="00A3329B" w:rsidRDefault="00A3329B" w:rsidP="00A3329B">
      <w:pPr>
        <w:pStyle w:val="Odstavecseseznamem"/>
        <w:numPr>
          <w:ilvl w:val="2"/>
          <w:numId w:val="20"/>
        </w:numPr>
        <w:tabs>
          <w:tab w:val="left" w:leader="dot" w:pos="4820"/>
        </w:tabs>
        <w:spacing w:before="60" w:after="60" w:line="276" w:lineRule="auto"/>
      </w:pPr>
      <w:r>
        <w:t>d40x3,7 mm</w:t>
      </w:r>
      <w:r>
        <w:tab/>
      </w:r>
      <w:r w:rsidR="00F75890">
        <w:t>9</w:t>
      </w:r>
      <w:r>
        <w:t xml:space="preserve"> ks, </w:t>
      </w:r>
      <w:proofErr w:type="spellStart"/>
      <w:r>
        <w:t>celk</w:t>
      </w:r>
      <w:proofErr w:type="spellEnd"/>
      <w:r>
        <w:t xml:space="preserve">. dl. </w:t>
      </w:r>
      <w:r w:rsidR="003533D9">
        <w:t>9</w:t>
      </w:r>
      <w:r w:rsidR="00F75890">
        <w:t xml:space="preserve">8,15 </w:t>
      </w:r>
      <w:r>
        <w:t>m</w:t>
      </w:r>
    </w:p>
    <w:p w14:paraId="0A77E7B8" w14:textId="77777777" w:rsidR="003533D9" w:rsidRDefault="003533D9" w:rsidP="003533D9">
      <w:pPr>
        <w:pStyle w:val="Odstavecseseznamem"/>
        <w:numPr>
          <w:ilvl w:val="2"/>
          <w:numId w:val="20"/>
        </w:numPr>
        <w:tabs>
          <w:tab w:val="left" w:leader="dot" w:pos="4820"/>
        </w:tabs>
        <w:spacing w:before="60" w:after="60" w:line="276" w:lineRule="auto"/>
      </w:pPr>
      <w:r>
        <w:t>d50x4,6 mm</w:t>
      </w:r>
      <w:r>
        <w:tab/>
        <w:t xml:space="preserve">1 ks, </w:t>
      </w:r>
      <w:proofErr w:type="spellStart"/>
      <w:r>
        <w:t>celk</w:t>
      </w:r>
      <w:proofErr w:type="spellEnd"/>
      <w:r>
        <w:t>. dl. 15,70 m</w:t>
      </w:r>
    </w:p>
    <w:p w14:paraId="350146C0" w14:textId="77777777" w:rsidR="00A3329B" w:rsidRDefault="00A3329B" w:rsidP="00A3329B">
      <w:pPr>
        <w:pStyle w:val="Odstavecseseznamem"/>
        <w:numPr>
          <w:ilvl w:val="1"/>
          <w:numId w:val="20"/>
        </w:numPr>
        <w:tabs>
          <w:tab w:val="left" w:leader="dot" w:pos="4253"/>
        </w:tabs>
        <w:spacing w:before="60" w:after="60" w:line="276" w:lineRule="auto"/>
      </w:pPr>
      <w:r>
        <w:t>litina</w:t>
      </w:r>
    </w:p>
    <w:p w14:paraId="0D04037A" w14:textId="77777777" w:rsidR="00A3329B" w:rsidRDefault="00A3329B" w:rsidP="00A3329B">
      <w:pPr>
        <w:pStyle w:val="Odstavecseseznamem"/>
        <w:numPr>
          <w:ilvl w:val="2"/>
          <w:numId w:val="20"/>
        </w:numPr>
        <w:tabs>
          <w:tab w:val="left" w:leader="dot" w:pos="4820"/>
        </w:tabs>
        <w:spacing w:before="60" w:after="60" w:line="276" w:lineRule="auto"/>
      </w:pPr>
      <w:r>
        <w:t>DN100</w:t>
      </w:r>
      <w:r>
        <w:tab/>
        <w:t xml:space="preserve">1 ks, </w:t>
      </w:r>
      <w:proofErr w:type="spellStart"/>
      <w:r>
        <w:t>celk</w:t>
      </w:r>
      <w:proofErr w:type="spellEnd"/>
      <w:r>
        <w:t>. dl. 12,30 m</w:t>
      </w:r>
    </w:p>
    <w:p w14:paraId="6E061CFC" w14:textId="77777777" w:rsidR="00A3329B" w:rsidRDefault="00A3329B" w:rsidP="00A3329B">
      <w:pPr>
        <w:pStyle w:val="Odstavecseseznamem"/>
        <w:numPr>
          <w:ilvl w:val="2"/>
          <w:numId w:val="20"/>
        </w:numPr>
        <w:tabs>
          <w:tab w:val="left" w:leader="dot" w:pos="4820"/>
        </w:tabs>
        <w:spacing w:before="60" w:after="60" w:line="276" w:lineRule="auto"/>
      </w:pPr>
      <w:r>
        <w:t>DN150</w:t>
      </w:r>
      <w:r>
        <w:tab/>
        <w:t xml:space="preserve">1 ks, </w:t>
      </w:r>
      <w:proofErr w:type="spellStart"/>
      <w:r>
        <w:t>celk</w:t>
      </w:r>
      <w:proofErr w:type="spellEnd"/>
      <w:r>
        <w:t>. dl. 14,00 m</w:t>
      </w:r>
    </w:p>
    <w:p w14:paraId="7B92DC31" w14:textId="77777777" w:rsidR="00A3329B" w:rsidRDefault="00A3329B" w:rsidP="00A3329B">
      <w:pPr>
        <w:pStyle w:val="Normalodstavec"/>
        <w:numPr>
          <w:ilvl w:val="0"/>
          <w:numId w:val="20"/>
        </w:numPr>
        <w:spacing w:before="60" w:after="60"/>
      </w:pPr>
      <w:r>
        <w:t>Pouze přepojení přípojky – HDPE</w:t>
      </w:r>
    </w:p>
    <w:p w14:paraId="4C162C53" w14:textId="77777777" w:rsidR="00A3329B" w:rsidRDefault="00A3329B" w:rsidP="00A3329B">
      <w:pPr>
        <w:pStyle w:val="Odstavecseseznamem"/>
        <w:numPr>
          <w:ilvl w:val="1"/>
          <w:numId w:val="20"/>
        </w:numPr>
        <w:tabs>
          <w:tab w:val="left" w:leader="dot" w:pos="4253"/>
        </w:tabs>
        <w:spacing w:before="60" w:after="60" w:line="276" w:lineRule="auto"/>
      </w:pPr>
      <w:r>
        <w:t>d32x3,0 mm</w:t>
      </w:r>
      <w:r>
        <w:tab/>
        <w:t>3 ks</w:t>
      </w:r>
    </w:p>
    <w:p w14:paraId="09AF54FB" w14:textId="77777777" w:rsidR="00A3329B" w:rsidRDefault="00A3329B" w:rsidP="00A3329B">
      <w:pPr>
        <w:pStyle w:val="Odstavecseseznamem"/>
        <w:numPr>
          <w:ilvl w:val="1"/>
          <w:numId w:val="20"/>
        </w:numPr>
        <w:tabs>
          <w:tab w:val="left" w:leader="dot" w:pos="4253"/>
        </w:tabs>
        <w:spacing w:before="60" w:after="60" w:line="276" w:lineRule="auto"/>
      </w:pPr>
      <w:r>
        <w:t>d40x3,7 mm</w:t>
      </w:r>
      <w:r>
        <w:tab/>
      </w:r>
      <w:r w:rsidR="003533D9">
        <w:t>3</w:t>
      </w:r>
      <w:r>
        <w:t xml:space="preserve"> ks</w:t>
      </w:r>
    </w:p>
    <w:p w14:paraId="265BD915" w14:textId="77777777" w:rsidR="00A3329B" w:rsidRDefault="00A3329B" w:rsidP="00A3329B">
      <w:pPr>
        <w:pStyle w:val="Odstavecseseznamem"/>
        <w:numPr>
          <w:ilvl w:val="1"/>
          <w:numId w:val="20"/>
        </w:numPr>
        <w:tabs>
          <w:tab w:val="left" w:leader="dot" w:pos="4253"/>
        </w:tabs>
        <w:spacing w:before="60" w:after="60" w:line="276" w:lineRule="auto"/>
      </w:pPr>
      <w:r>
        <w:t>d63x5,8 mm</w:t>
      </w:r>
      <w:r>
        <w:tab/>
        <w:t>1 ks</w:t>
      </w:r>
    </w:p>
    <w:p w14:paraId="2CA3C170" w14:textId="77777777" w:rsidR="00A3329B" w:rsidRDefault="00A3329B" w:rsidP="00A3329B">
      <w:pPr>
        <w:pStyle w:val="Normalodstavec"/>
        <w:numPr>
          <w:ilvl w:val="0"/>
          <w:numId w:val="20"/>
        </w:numPr>
        <w:spacing w:before="60" w:after="60"/>
      </w:pPr>
      <w:r>
        <w:lastRenderedPageBreak/>
        <w:t>Nová přípojka – HDPE SDR11 PE100</w:t>
      </w:r>
    </w:p>
    <w:p w14:paraId="2140B21E" w14:textId="2543E0D0" w:rsidR="00A3329B" w:rsidRDefault="00A3329B" w:rsidP="00A3329B">
      <w:pPr>
        <w:pStyle w:val="Odstavecseseznamem"/>
        <w:numPr>
          <w:ilvl w:val="1"/>
          <w:numId w:val="20"/>
        </w:numPr>
        <w:tabs>
          <w:tab w:val="left" w:leader="dot" w:pos="4253"/>
        </w:tabs>
        <w:spacing w:before="60" w:after="60" w:line="276" w:lineRule="auto"/>
      </w:pPr>
      <w:r>
        <w:t>d32x3,0 mm</w:t>
      </w:r>
      <w:r>
        <w:tab/>
      </w:r>
      <w:r w:rsidR="007F5C6C">
        <w:t>7</w:t>
      </w:r>
      <w:r>
        <w:t xml:space="preserve"> ks, </w:t>
      </w:r>
      <w:proofErr w:type="spellStart"/>
      <w:r>
        <w:t>celk</w:t>
      </w:r>
      <w:proofErr w:type="spellEnd"/>
      <w:r>
        <w:t xml:space="preserve">. dl. </w:t>
      </w:r>
      <w:r w:rsidR="00A205D4">
        <w:t>71,15</w:t>
      </w:r>
      <w:r>
        <w:t xml:space="preserve"> m</w:t>
      </w:r>
    </w:p>
    <w:p w14:paraId="49FDE6DD" w14:textId="77777777" w:rsidR="007F5C6C" w:rsidRDefault="007F5C6C" w:rsidP="007F5C6C">
      <w:pPr>
        <w:pStyle w:val="Odstavecseseznamem"/>
        <w:numPr>
          <w:ilvl w:val="1"/>
          <w:numId w:val="20"/>
        </w:numPr>
        <w:tabs>
          <w:tab w:val="left" w:leader="dot" w:pos="4253"/>
        </w:tabs>
        <w:spacing w:before="60" w:after="60" w:line="276" w:lineRule="auto"/>
      </w:pPr>
      <w:r>
        <w:t>d40x3,7 mm</w:t>
      </w:r>
      <w:r>
        <w:tab/>
        <w:t xml:space="preserve">1 ks, </w:t>
      </w:r>
      <w:proofErr w:type="spellStart"/>
      <w:r>
        <w:t>celk</w:t>
      </w:r>
      <w:proofErr w:type="spellEnd"/>
      <w:r>
        <w:t>. dl. 5,50 m</w:t>
      </w:r>
    </w:p>
    <w:p w14:paraId="2C8E8E71" w14:textId="77777777" w:rsidR="008F7233" w:rsidRDefault="00002419" w:rsidP="00406849">
      <w:pPr>
        <w:pStyle w:val="Normalodstavec"/>
        <w:spacing w:before="60" w:after="60"/>
      </w:pPr>
      <w:r w:rsidRPr="008F7233">
        <w:t>Všechny použité materiály, které přijdou do styku s pitnou vodou, budou mít atest na pitnou vodu.</w:t>
      </w:r>
    </w:p>
    <w:p w14:paraId="7BF9D1D8" w14:textId="4A4D3BDA" w:rsidR="00A205D4" w:rsidRDefault="00A205D4" w:rsidP="00406849">
      <w:pPr>
        <w:pStyle w:val="Normalodstavec"/>
        <w:spacing w:before="60" w:after="60"/>
      </w:pPr>
      <w:r>
        <w:t xml:space="preserve">Česká pošta, </w:t>
      </w:r>
      <w:proofErr w:type="spellStart"/>
      <w:r>
        <w:t>s.p</w:t>
      </w:r>
      <w:proofErr w:type="spellEnd"/>
      <w:r>
        <w:t>. (přípojka č.3) bude nově napojena z ulice Masarykova (původní napojení z ulice Poděbradova) a bude zakončena v mělké vodoměrné šachtě (viz výkres D.2.8).</w:t>
      </w:r>
    </w:p>
    <w:p w14:paraId="73FB5CF0" w14:textId="38144076" w:rsidR="003533D9" w:rsidRDefault="003533D9" w:rsidP="00406849">
      <w:pPr>
        <w:pStyle w:val="Normalodstavec"/>
        <w:spacing w:before="60" w:after="60"/>
      </w:pPr>
      <w:r>
        <w:t xml:space="preserve">Přípojka č. 11 bude v délce 1,5 m před domem realizována </w:t>
      </w:r>
      <w:proofErr w:type="spellStart"/>
      <w:r>
        <w:t>průpichem</w:t>
      </w:r>
      <w:proofErr w:type="spellEnd"/>
      <w:r>
        <w:t>, aby nedošlo k poškození vzrostlé zeleně před domem.</w:t>
      </w:r>
    </w:p>
    <w:p w14:paraId="0D2965DE" w14:textId="77777777" w:rsidR="00531E35" w:rsidRDefault="00531E35" w:rsidP="00406849">
      <w:pPr>
        <w:pStyle w:val="Normalodstavec"/>
        <w:spacing w:before="60" w:after="60"/>
      </w:pPr>
      <w:r>
        <w:t xml:space="preserve">Vodovodní přípojky, které vedou jsou vedeny pod stávajícími objekty budou provedeny </w:t>
      </w:r>
      <w:proofErr w:type="spellStart"/>
      <w:r>
        <w:t>bezvýkopovou</w:t>
      </w:r>
      <w:proofErr w:type="spellEnd"/>
      <w:r>
        <w:t xml:space="preserve"> metodou např. neřízenou zemní raketou.</w:t>
      </w:r>
    </w:p>
    <w:p w14:paraId="0835A0BC" w14:textId="77777777" w:rsidR="00531E35" w:rsidRDefault="00531E35" w:rsidP="00406849">
      <w:pPr>
        <w:pStyle w:val="Normalodstavec"/>
        <w:spacing w:before="60" w:after="60"/>
      </w:pPr>
      <w:r w:rsidRPr="00531E35">
        <w:t>Neřízená zemní raketa je pneumatické zařízení, které má pohyblivou hlavici se sekáčem. Pohyblivá hlavice narušuje okolní zeminu, kterou potom pěchuje kolem sebe. Současně za sebou okamžitě vtahuje PE potrubí. Tato metoda je vhodná pro zatahování potrubí menších průřezů na kratší vzdálenosti.</w:t>
      </w:r>
    </w:p>
    <w:p w14:paraId="0C6410C9" w14:textId="77777777" w:rsidR="00E2085E" w:rsidRDefault="00531E35" w:rsidP="00E2085E">
      <w:pPr>
        <w:pStyle w:val="Normalodstavec"/>
        <w:keepNext/>
        <w:spacing w:before="60" w:after="60"/>
        <w:jc w:val="center"/>
        <w:rPr>
          <w:b/>
          <w:bCs/>
          <w:sz w:val="18"/>
          <w:szCs w:val="18"/>
        </w:rPr>
      </w:pPr>
      <w:r>
        <w:rPr>
          <w:noProof/>
        </w:rPr>
        <w:drawing>
          <wp:inline distT="0" distB="0" distL="0" distR="0" wp14:anchorId="1373B0A7" wp14:editId="584CB994">
            <wp:extent cx="5400040" cy="1457325"/>
            <wp:effectExtent l="0" t="0" r="0"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5400040" cy="1457325"/>
                    </a:xfrm>
                    <a:prstGeom prst="rect">
                      <a:avLst/>
                    </a:prstGeom>
                    <a:ln>
                      <a:noFill/>
                    </a:ln>
                    <a:extLst>
                      <a:ext uri="{53640926-AAD7-44D8-BBD7-CCE9431645EC}">
                        <a14:shadowObscured xmlns:a14="http://schemas.microsoft.com/office/drawing/2010/main"/>
                      </a:ext>
                    </a:extLst>
                  </pic:spPr>
                </pic:pic>
              </a:graphicData>
            </a:graphic>
          </wp:inline>
        </w:drawing>
      </w:r>
      <w:r w:rsidRPr="00531E35">
        <w:rPr>
          <w:b/>
          <w:bCs/>
          <w:sz w:val="18"/>
          <w:szCs w:val="18"/>
        </w:rPr>
        <w:t xml:space="preserve">Obr. 1 Schéma </w:t>
      </w:r>
      <w:proofErr w:type="spellStart"/>
      <w:r w:rsidRPr="00531E35">
        <w:rPr>
          <w:b/>
          <w:bCs/>
          <w:sz w:val="18"/>
          <w:szCs w:val="18"/>
        </w:rPr>
        <w:t>bezvýkopové</w:t>
      </w:r>
      <w:proofErr w:type="spellEnd"/>
      <w:r w:rsidRPr="00531E35">
        <w:rPr>
          <w:b/>
          <w:bCs/>
          <w:sz w:val="18"/>
          <w:szCs w:val="18"/>
        </w:rPr>
        <w:t xml:space="preserve"> technologie – neřízená zemní raketa</w:t>
      </w:r>
    </w:p>
    <w:p w14:paraId="75E4A33E" w14:textId="6A47A825" w:rsidR="00E2085E" w:rsidRDefault="00E2085E" w:rsidP="00E2085E">
      <w:pPr>
        <w:pStyle w:val="Normalodstavec"/>
        <w:keepNext/>
        <w:spacing w:before="60" w:after="60"/>
      </w:pPr>
      <w:r>
        <w:t xml:space="preserve">U vodovodních přípojek, kde je vodoměr umístěn ve vodoměrné šachtě za vstupem do objektu, budou využity stávající chráničky pro zatáhnutí potrubí. </w:t>
      </w:r>
    </w:p>
    <w:p w14:paraId="5A0A8E06" w14:textId="55DFD3E9" w:rsidR="00A161B9" w:rsidRPr="00E2085E" w:rsidRDefault="00A161B9" w:rsidP="00E2085E">
      <w:pPr>
        <w:pStyle w:val="Normalodstavec"/>
        <w:keepNext/>
        <w:spacing w:before="60" w:after="60"/>
      </w:pPr>
      <w:bookmarkStart w:id="136" w:name="_Hlk67372435"/>
      <w:r>
        <w:t>Při realizaci vodovodních přípojek v</w:t>
      </w:r>
      <w:r>
        <w:t> uzavřených částech</w:t>
      </w:r>
      <w:r>
        <w:t xml:space="preserve"> nemovitostí</w:t>
      </w:r>
      <w:r>
        <w:t xml:space="preserve"> </w:t>
      </w:r>
      <w:r>
        <w:t xml:space="preserve">na soukromých pozemcích (např. vjezdy, garáže) zajistí zhotovitel díla zabezpečení pozemku vlastníka </w:t>
      </w:r>
      <w:r w:rsidR="0059658A">
        <w:t xml:space="preserve">těchto </w:t>
      </w:r>
      <w:r>
        <w:t>nemovitosti proti vstupu nepovolaných osob, a to zejména v době, kdy se na místě nebude pracovat.</w:t>
      </w:r>
    </w:p>
    <w:p w14:paraId="5F577284" w14:textId="77777777" w:rsidR="00B46791" w:rsidRPr="00C144B6" w:rsidRDefault="00DC673D" w:rsidP="00B46791">
      <w:pPr>
        <w:pStyle w:val="Nadpis3"/>
        <w:numPr>
          <w:ilvl w:val="2"/>
          <w:numId w:val="7"/>
        </w:numPr>
        <w:spacing w:after="120"/>
        <w:ind w:left="720"/>
      </w:pPr>
      <w:bookmarkStart w:id="137" w:name="_Toc67373692"/>
      <w:bookmarkEnd w:id="136"/>
      <w:r w:rsidRPr="00C144B6">
        <w:t>S</w:t>
      </w:r>
      <w:r w:rsidR="00927270" w:rsidRPr="00C144B6">
        <w:t>měrové a výškové řešení</w:t>
      </w:r>
      <w:bookmarkEnd w:id="137"/>
    </w:p>
    <w:p w14:paraId="38D1087F" w14:textId="77777777" w:rsidR="00FA3295" w:rsidRPr="008F7233" w:rsidRDefault="00FA3295" w:rsidP="00A3573F">
      <w:pPr>
        <w:pStyle w:val="Normalodstavec"/>
        <w:spacing w:after="60"/>
      </w:pPr>
      <w:r w:rsidRPr="008F7233">
        <w:t>Poloha jednotlivých přípojek je v situaci zakreslena na základě provedeného průzkumu nemovitostí, informací majitelů dotčených nemovitostí.</w:t>
      </w:r>
    </w:p>
    <w:p w14:paraId="463FC21C" w14:textId="77777777" w:rsidR="00FA3295" w:rsidRPr="008F7233" w:rsidRDefault="00FA3295" w:rsidP="00927270">
      <w:pPr>
        <w:widowControl w:val="0"/>
        <w:spacing w:before="60" w:line="276" w:lineRule="auto"/>
      </w:pPr>
      <w:r w:rsidRPr="008F7233">
        <w:t>Výškové řešení navržených vodovodních přípojek je volen</w:t>
      </w:r>
      <w:r w:rsidR="008F7233" w:rsidRPr="008F7233">
        <w:t>o</w:t>
      </w:r>
      <w:r w:rsidRPr="008F7233">
        <w:t xml:space="preserve"> s ohledem na okolní stávající sítě, místo napojení na navrhovaný řad a místo napojení na stávající domovní rozvod, případně míst</w:t>
      </w:r>
      <w:r w:rsidR="008F7233" w:rsidRPr="008F7233">
        <w:t>o</w:t>
      </w:r>
      <w:r w:rsidRPr="008F7233">
        <w:t xml:space="preserve"> napojení </w:t>
      </w:r>
      <w:r w:rsidR="008F7233" w:rsidRPr="008F7233">
        <w:t>na</w:t>
      </w:r>
      <w:r w:rsidRPr="008F7233">
        <w:t xml:space="preserve"> uzavírací armaturu.</w:t>
      </w:r>
    </w:p>
    <w:p w14:paraId="17067B13" w14:textId="77777777" w:rsidR="00927270" w:rsidRPr="008F7233" w:rsidRDefault="00927270" w:rsidP="00927270">
      <w:pPr>
        <w:widowControl w:val="0"/>
        <w:spacing w:before="60" w:line="276" w:lineRule="auto"/>
      </w:pPr>
      <w:r w:rsidRPr="008F7233">
        <w:t xml:space="preserve">Navrhované krytí vodovodních potrubí je min. </w:t>
      </w:r>
      <w:r w:rsidR="008F7233">
        <w:t>1,2</w:t>
      </w:r>
      <w:r w:rsidRPr="008F7233">
        <w:t xml:space="preserve"> m pod stávajícím terénem. </w:t>
      </w:r>
    </w:p>
    <w:p w14:paraId="6EAC45A4" w14:textId="77777777" w:rsidR="00B46791" w:rsidRPr="00FE558F" w:rsidRDefault="00A46E43" w:rsidP="00B46791">
      <w:pPr>
        <w:pStyle w:val="Nadpis3"/>
        <w:numPr>
          <w:ilvl w:val="2"/>
          <w:numId w:val="7"/>
        </w:numPr>
        <w:spacing w:after="120"/>
        <w:ind w:left="720"/>
      </w:pPr>
      <w:bookmarkStart w:id="138" w:name="_Toc67373693"/>
      <w:r w:rsidRPr="00FE558F">
        <w:t>Napojení na hlavní řad</w:t>
      </w:r>
      <w:bookmarkEnd w:id="138"/>
    </w:p>
    <w:p w14:paraId="61F89831" w14:textId="77777777" w:rsidR="00810152" w:rsidRDefault="00FA3295" w:rsidP="008D4C5F">
      <w:pPr>
        <w:spacing w:line="276" w:lineRule="auto"/>
      </w:pPr>
      <w:r w:rsidRPr="00FE558F">
        <w:t xml:space="preserve">Přípojky budou napojeny na hlavní řad pomocí navrtávacího pasu s uzavírací armaturou se zemní teleskopickou soupravou a připojovací tvarovkou pro PE potrubí. </w:t>
      </w:r>
      <w:r w:rsidR="00FE558F" w:rsidRPr="00FE558F">
        <w:t>Přípojky č. 44 (</w:t>
      </w:r>
      <w:proofErr w:type="spellStart"/>
      <w:r w:rsidR="00FE558F" w:rsidRPr="00FE558F">
        <w:t>Chapel</w:t>
      </w:r>
      <w:proofErr w:type="spellEnd"/>
      <w:r w:rsidR="00FE558F" w:rsidRPr="00FE558F">
        <w:t xml:space="preserve"> </w:t>
      </w:r>
      <w:proofErr w:type="spellStart"/>
      <w:r w:rsidR="00FE558F" w:rsidRPr="00FE558F">
        <w:t>invest</w:t>
      </w:r>
      <w:proofErr w:type="spellEnd"/>
      <w:r w:rsidR="00FE558F" w:rsidRPr="00FE558F">
        <w:t xml:space="preserve">, s.r.o) a č. 42 (SC Modřice) budou na hlavní řad napojeny přes vysazenou odbočku. </w:t>
      </w:r>
      <w:r w:rsidRPr="00FE558F">
        <w:t xml:space="preserve">V obvodovém zdivu objektů bude provedeno zafixování </w:t>
      </w:r>
      <w:proofErr w:type="spellStart"/>
      <w:r w:rsidRPr="00FE558F">
        <w:t>prostupové</w:t>
      </w:r>
      <w:proofErr w:type="spellEnd"/>
      <w:r w:rsidRPr="00FE558F">
        <w:t xml:space="preserve"> ocelové/plastové chráničky a zatěsnění volného prostoru polyuretanovou pěnou.</w:t>
      </w:r>
    </w:p>
    <w:p w14:paraId="18F37422" w14:textId="77777777" w:rsidR="00DB7710" w:rsidRPr="00FE558F" w:rsidRDefault="00DB7710" w:rsidP="00DB7710">
      <w:pPr>
        <w:pStyle w:val="Nadpis3"/>
        <w:numPr>
          <w:ilvl w:val="2"/>
          <w:numId w:val="7"/>
        </w:numPr>
        <w:spacing w:after="120"/>
        <w:ind w:left="720"/>
      </w:pPr>
      <w:bookmarkStart w:id="139" w:name="_Toc67373694"/>
      <w:r w:rsidRPr="00FE558F">
        <w:lastRenderedPageBreak/>
        <w:t>Náhradní zásobování</w:t>
      </w:r>
      <w:r>
        <w:t xml:space="preserve"> vodou</w:t>
      </w:r>
      <w:bookmarkEnd w:id="139"/>
    </w:p>
    <w:p w14:paraId="4EBAF825" w14:textId="77777777" w:rsidR="00DB7710" w:rsidRPr="00203045" w:rsidRDefault="00DB7710" w:rsidP="00DB7710">
      <w:pPr>
        <w:spacing w:before="60" w:after="60" w:line="276" w:lineRule="auto"/>
      </w:pPr>
      <w:r>
        <w:t>Náhradní zásobování je součástí objektu SO 330. P</w:t>
      </w:r>
      <w:r w:rsidRPr="00203045">
        <w:t xml:space="preserve">rovizorní vodovodní přípojky budou na řad </w:t>
      </w:r>
      <w:r>
        <w:t xml:space="preserve">náhradního zásobování </w:t>
      </w:r>
      <w:r w:rsidRPr="00203045">
        <w:t xml:space="preserve">napojeny </w:t>
      </w:r>
      <w:proofErr w:type="spellStart"/>
      <w:r w:rsidRPr="00203045">
        <w:t>navrtávkou</w:t>
      </w:r>
      <w:proofErr w:type="spellEnd"/>
      <w:r w:rsidRPr="00203045">
        <w:t xml:space="preserve"> s uzavírací armaturou.</w:t>
      </w:r>
    </w:p>
    <w:p w14:paraId="75CE7B54" w14:textId="77777777" w:rsidR="00D2058B" w:rsidRPr="008432C8" w:rsidRDefault="00D2058B" w:rsidP="00D2058B">
      <w:pPr>
        <w:pStyle w:val="Nadpis3"/>
        <w:numPr>
          <w:ilvl w:val="1"/>
          <w:numId w:val="7"/>
        </w:numPr>
        <w:spacing w:after="120"/>
        <w:ind w:left="360"/>
      </w:pPr>
      <w:bookmarkStart w:id="140" w:name="_Toc53555603"/>
      <w:bookmarkStart w:id="141" w:name="_Toc67373695"/>
      <w:r w:rsidRPr="008432C8">
        <w:t>Požadavky na vybavení</w:t>
      </w:r>
      <w:bookmarkEnd w:id="140"/>
      <w:bookmarkEnd w:id="141"/>
    </w:p>
    <w:p w14:paraId="0D5E4832" w14:textId="7DBEE2E1" w:rsidR="00D2058B" w:rsidRPr="00D2058B" w:rsidRDefault="00D2058B" w:rsidP="00D2058B">
      <w:pPr>
        <w:pStyle w:val="Normalodstavec"/>
      </w:pPr>
      <w:r w:rsidRPr="00D2058B">
        <w:t xml:space="preserve">Potrubí </w:t>
      </w:r>
      <w:r>
        <w:t xml:space="preserve">přípojek, které obsahují lomy </w:t>
      </w:r>
      <w:r w:rsidRPr="00D2058B">
        <w:t>bud</w:t>
      </w:r>
      <w:r>
        <w:t>ou</w:t>
      </w:r>
      <w:r w:rsidRPr="00D2058B">
        <w:t xml:space="preserve"> opatřen</w:t>
      </w:r>
      <w:r>
        <w:t>y</w:t>
      </w:r>
      <w:r w:rsidRPr="00D2058B">
        <w:t xml:space="preserve"> identifikačním vodičem </w:t>
      </w:r>
      <w:proofErr w:type="spellStart"/>
      <w:r w:rsidRPr="00D2058B">
        <w:t>Cu</w:t>
      </w:r>
      <w:proofErr w:type="spellEnd"/>
      <w:r w:rsidRPr="00D2058B">
        <w:t xml:space="preserve"> 2x4 mm</w:t>
      </w:r>
      <w:r w:rsidRPr="00D2058B">
        <w:rPr>
          <w:vertAlign w:val="superscript"/>
        </w:rPr>
        <w:t>2</w:t>
      </w:r>
      <w:r>
        <w:t>.</w:t>
      </w:r>
      <w:r w:rsidR="003533D9">
        <w:t xml:space="preserve"> </w:t>
      </w:r>
      <w:r w:rsidR="00A205D4">
        <w:t>Přípojky, které vedou přes komunikace budou umístěné v plastových chráničkách D90x5,4 mm.</w:t>
      </w:r>
    </w:p>
    <w:p w14:paraId="7504513F" w14:textId="77777777" w:rsidR="00AE3DA1" w:rsidRPr="00D2058B" w:rsidRDefault="00DD4742" w:rsidP="00D2058B">
      <w:pPr>
        <w:pStyle w:val="Nadpis3"/>
        <w:numPr>
          <w:ilvl w:val="1"/>
          <w:numId w:val="7"/>
        </w:numPr>
        <w:spacing w:after="120"/>
        <w:ind w:left="360"/>
      </w:pPr>
      <w:bookmarkStart w:id="142" w:name="_Toc67373696"/>
      <w:r w:rsidRPr="00D2058B">
        <w:t>Z</w:t>
      </w:r>
      <w:r w:rsidR="00AE3DA1" w:rsidRPr="00D2058B">
        <w:t>rušení starých v</w:t>
      </w:r>
      <w:r w:rsidR="00DC05ED" w:rsidRPr="00D2058B">
        <w:t>odovodních přípojek</w:t>
      </w:r>
      <w:bookmarkEnd w:id="142"/>
    </w:p>
    <w:p w14:paraId="41ADC8BC" w14:textId="77777777" w:rsidR="00B07D2A" w:rsidRDefault="00DF725E" w:rsidP="00DF725E">
      <w:pPr>
        <w:pStyle w:val="Normalodstavec"/>
        <w:spacing w:after="60"/>
      </w:pPr>
      <w:r w:rsidRPr="00FE558F">
        <w:t xml:space="preserve">V místech, kde bude </w:t>
      </w:r>
      <w:r w:rsidR="00A96BC3" w:rsidRPr="00FE558F">
        <w:t xml:space="preserve">nové </w:t>
      </w:r>
      <w:r w:rsidRPr="00FE558F">
        <w:t xml:space="preserve">potrubí položeno ve stávající trase </w:t>
      </w:r>
      <w:r w:rsidR="00A96BC3" w:rsidRPr="00FE558F">
        <w:t>bude staré potrubí v rámci výkopu demontováno.</w:t>
      </w:r>
      <w:bookmarkStart w:id="143" w:name="_Toc352183"/>
      <w:r w:rsidR="00A96BC3" w:rsidRPr="00FE558F">
        <w:t xml:space="preserve"> V místech, kde bude potrubí vedeno v nové trase bude staré potrubí zaplněno </w:t>
      </w:r>
      <w:proofErr w:type="spellStart"/>
      <w:r w:rsidR="00A96BC3" w:rsidRPr="00FE558F">
        <w:t>cementopopílkovou</w:t>
      </w:r>
      <w:proofErr w:type="spellEnd"/>
      <w:r w:rsidR="00A96BC3" w:rsidRPr="00FE558F">
        <w:t xml:space="preserve"> směsí.</w:t>
      </w:r>
    </w:p>
    <w:p w14:paraId="42FAAF09" w14:textId="77777777" w:rsidR="00403ED7" w:rsidRPr="00FE558F" w:rsidRDefault="00403ED7" w:rsidP="00881BF2">
      <w:pPr>
        <w:pStyle w:val="Nadpis3"/>
        <w:numPr>
          <w:ilvl w:val="1"/>
          <w:numId w:val="7"/>
        </w:numPr>
        <w:spacing w:after="120"/>
        <w:ind w:left="360"/>
      </w:pPr>
      <w:bookmarkStart w:id="144" w:name="_Toc67373697"/>
      <w:bookmarkEnd w:id="143"/>
      <w:r w:rsidRPr="00FE558F">
        <w:t>Tlakové zkoušky</w:t>
      </w:r>
      <w:bookmarkEnd w:id="144"/>
    </w:p>
    <w:p w14:paraId="2619C4D6" w14:textId="77777777" w:rsidR="00B65644" w:rsidRPr="00FE558F" w:rsidRDefault="00B65644" w:rsidP="00B65644">
      <w:pPr>
        <w:pStyle w:val="Bntext"/>
        <w:spacing w:before="0" w:after="0" w:line="276" w:lineRule="auto"/>
      </w:pPr>
      <w:r w:rsidRPr="00FE558F">
        <w:rPr>
          <w:szCs w:val="20"/>
        </w:rPr>
        <w:t>Před uvedením do provozu a napojení přípojek bude na vodovodu provedena tlaková zkouška, proplach a dezinfekce dle příslušné ČSN.</w:t>
      </w:r>
      <w:r w:rsidRPr="00FE558F">
        <w:t xml:space="preserve"> K zásypu rýhy je možno přistoupit až po vyhovujících tlakových zkouškách.</w:t>
      </w:r>
    </w:p>
    <w:p w14:paraId="45A1140B" w14:textId="77777777" w:rsidR="00DB3FE3" w:rsidRPr="00FE558F" w:rsidRDefault="00623351" w:rsidP="004A448F">
      <w:pPr>
        <w:pStyle w:val="Nadpis2"/>
        <w:numPr>
          <w:ilvl w:val="0"/>
          <w:numId w:val="4"/>
        </w:numPr>
        <w:ind w:left="360"/>
      </w:pPr>
      <w:bookmarkStart w:id="145" w:name="_Toc67373698"/>
      <w:r w:rsidRPr="00FE558F">
        <w:t>ZEMNÍ PRÁCE A STAVEBNÍ RÝHA</w:t>
      </w:r>
      <w:bookmarkEnd w:id="145"/>
    </w:p>
    <w:p w14:paraId="4F8ABCB7" w14:textId="77777777" w:rsidR="004A448F" w:rsidRPr="00FE558F" w:rsidRDefault="004A448F" w:rsidP="004A448F">
      <w:pPr>
        <w:pStyle w:val="Nadpis3"/>
        <w:numPr>
          <w:ilvl w:val="1"/>
          <w:numId w:val="5"/>
        </w:numPr>
        <w:spacing w:after="120"/>
        <w:ind w:left="360"/>
      </w:pPr>
      <w:bookmarkStart w:id="146" w:name="_Toc352185"/>
      <w:bookmarkStart w:id="147" w:name="_Toc67373699"/>
      <w:r w:rsidRPr="00FE558F">
        <w:t>Závěry IG průzkumu</w:t>
      </w:r>
      <w:bookmarkEnd w:id="146"/>
      <w:bookmarkEnd w:id="147"/>
    </w:p>
    <w:p w14:paraId="1876A6B4" w14:textId="77777777" w:rsidR="004A448F" w:rsidRPr="00FE558F" w:rsidRDefault="004A448F" w:rsidP="004A448F">
      <w:pPr>
        <w:spacing w:line="276" w:lineRule="auto"/>
      </w:pPr>
      <w:r w:rsidRPr="00FE558F">
        <w:t xml:space="preserve">Inženýrsko-geologický průzkum je uveden v příloze </w:t>
      </w:r>
      <w:r w:rsidRPr="00FE558F">
        <w:rPr>
          <w:i/>
          <w:iCs/>
        </w:rPr>
        <w:t>I</w:t>
      </w:r>
      <w:r w:rsidR="00EA2006" w:rsidRPr="00FE558F">
        <w:rPr>
          <w:i/>
          <w:iCs/>
        </w:rPr>
        <w:t>.</w:t>
      </w:r>
      <w:r w:rsidRPr="00FE558F">
        <w:rPr>
          <w:i/>
          <w:iCs/>
        </w:rPr>
        <w:t xml:space="preserve"> Inženýrsko-geologický průzkum.</w:t>
      </w:r>
    </w:p>
    <w:p w14:paraId="1AE60249" w14:textId="77777777" w:rsidR="004A448F" w:rsidRPr="00FE558F" w:rsidRDefault="004A448F" w:rsidP="004A448F">
      <w:pPr>
        <w:pStyle w:val="Nadpis3"/>
        <w:numPr>
          <w:ilvl w:val="1"/>
          <w:numId w:val="5"/>
        </w:numPr>
        <w:spacing w:after="120"/>
        <w:ind w:left="360"/>
      </w:pPr>
      <w:bookmarkStart w:id="148" w:name="_Toc352186"/>
      <w:bookmarkStart w:id="149" w:name="_Toc67373700"/>
      <w:r w:rsidRPr="00FE558F">
        <w:t>Čerpání vod</w:t>
      </w:r>
      <w:bookmarkEnd w:id="148"/>
      <w:bookmarkEnd w:id="149"/>
    </w:p>
    <w:p w14:paraId="04F27B85" w14:textId="77777777" w:rsidR="004A448F" w:rsidRPr="00FE558F" w:rsidRDefault="004A448F" w:rsidP="004A448F">
      <w:r w:rsidRPr="00FE558F">
        <w:t>Podle provedeného inženýrsko-geologického průzkumu se podzemní voda nevyskytuje.</w:t>
      </w:r>
    </w:p>
    <w:p w14:paraId="65795E5A" w14:textId="77777777" w:rsidR="004A448F" w:rsidRPr="00FE558F" w:rsidRDefault="004A448F" w:rsidP="004A448F">
      <w:pPr>
        <w:pStyle w:val="Nadpis3"/>
        <w:numPr>
          <w:ilvl w:val="1"/>
          <w:numId w:val="5"/>
        </w:numPr>
        <w:spacing w:after="120"/>
        <w:ind w:left="360"/>
      </w:pPr>
      <w:bookmarkStart w:id="150" w:name="_Toc352187"/>
      <w:bookmarkStart w:id="151" w:name="_Toc67373701"/>
      <w:r w:rsidRPr="00FE558F">
        <w:t>Inženýrské sítě</w:t>
      </w:r>
      <w:bookmarkEnd w:id="150"/>
      <w:bookmarkEnd w:id="151"/>
    </w:p>
    <w:p w14:paraId="7C259602" w14:textId="77777777" w:rsidR="004A448F" w:rsidRPr="00FE558F" w:rsidRDefault="004A448F" w:rsidP="00EA2006">
      <w:pPr>
        <w:spacing w:after="60" w:line="276" w:lineRule="auto"/>
      </w:pPr>
      <w:r w:rsidRPr="00FE558F">
        <w:t xml:space="preserve">Inženýrské sítě, jejichž poloha byla v době zpracování projektové dokumentace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w:t>
      </w:r>
      <w:r w:rsidR="00B65644" w:rsidRPr="00FE558F">
        <w:br/>
      </w:r>
      <w:r w:rsidRPr="00FE558F">
        <w:t xml:space="preserve">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rsidRPr="00FE558F">
        <w:br/>
        <w:t>i existenci a podmínky práce v ochranných pásmech všech nadzemních sdělovacích a silových vedení, která nejsou zakresleny v PD.</w:t>
      </w:r>
    </w:p>
    <w:p w14:paraId="48F8B978" w14:textId="77777777" w:rsidR="004A448F" w:rsidRPr="00FE558F" w:rsidRDefault="004A448F" w:rsidP="004A448F">
      <w:pPr>
        <w:spacing w:after="120" w:line="276" w:lineRule="auto"/>
      </w:pPr>
      <w:r w:rsidRPr="00FE558F">
        <w:t>Inženýrské sítě zasažené výkopem pro vodovod a jejich přípojky budou během stavby zajištěny proti posunu a poškození. Křižující podzemní inženýrské sítě budou během pokládky vodovodu a jejich přípojek vyvěšeny a po dokončení stavby budou uloženy podle jejich původního uložení</w:t>
      </w:r>
      <w:r w:rsidR="00EA2006" w:rsidRPr="00FE558F">
        <w:t xml:space="preserve"> </w:t>
      </w:r>
      <w:r w:rsidRPr="00FE558F">
        <w:t>a požadavků jednotlivých majitelů a správců (viz vyjádření k dokumentaci pro územní rozhodnutí). Sloupy veřejného osvětlení, které se nacházejí v blízkosti výkopů, je nutné staticky zajistit!</w:t>
      </w:r>
    </w:p>
    <w:p w14:paraId="08F01C6B" w14:textId="77777777" w:rsidR="004A448F" w:rsidRPr="00FE558F" w:rsidRDefault="004A448F" w:rsidP="004A448F">
      <w:pPr>
        <w:pStyle w:val="Nadpis3"/>
        <w:numPr>
          <w:ilvl w:val="1"/>
          <w:numId w:val="5"/>
        </w:numPr>
        <w:spacing w:after="120"/>
        <w:ind w:left="360"/>
      </w:pPr>
      <w:bookmarkStart w:id="152" w:name="_Toc352188"/>
      <w:bookmarkStart w:id="153" w:name="_Toc67373702"/>
      <w:r w:rsidRPr="00FE558F">
        <w:lastRenderedPageBreak/>
        <w:t>Výkopy pro potrubí</w:t>
      </w:r>
      <w:bookmarkEnd w:id="152"/>
      <w:bookmarkEnd w:id="153"/>
    </w:p>
    <w:p w14:paraId="7E7EF6F4" w14:textId="77777777" w:rsidR="00FE558F" w:rsidRPr="00C62533" w:rsidRDefault="00FE558F" w:rsidP="00FE558F">
      <w:pPr>
        <w:spacing w:before="120" w:line="276" w:lineRule="auto"/>
      </w:pPr>
      <w:bookmarkStart w:id="154" w:name="_Toc352189"/>
      <w:r w:rsidRPr="00624AD1">
        <w:t>Před zahájením výkopových prací bude v rámci výkopů odstraněna konstrukce stávající vozovky</w:t>
      </w:r>
      <w:r>
        <w:t>. V</w:t>
      </w:r>
      <w:r w:rsidRPr="00624AD1">
        <w:t xml:space="preserve">ozovka bude podél hrany výkopů zaříznuta. Výkopy </w:t>
      </w:r>
      <w:r>
        <w:t xml:space="preserve">budou paženy příložným pažením. </w:t>
      </w:r>
      <w:r>
        <w:br/>
        <w:t xml:space="preserve">V komunikacích </w:t>
      </w:r>
      <w:r w:rsidRPr="00321238">
        <w:t>bude v rámci rekonstrukce vybourána stávající konstrukce vozovky na šířku výkopu.</w:t>
      </w:r>
    </w:p>
    <w:p w14:paraId="67D4F6C9" w14:textId="575BA852" w:rsidR="00FE558F" w:rsidRDefault="00FE558F" w:rsidP="00FE558F">
      <w:pPr>
        <w:spacing w:line="276" w:lineRule="auto"/>
      </w:pPr>
      <w:r w:rsidRPr="00C62533">
        <w:t>Výkop</w:t>
      </w:r>
      <w:r>
        <w:t>y přípojek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ve směru staničení.</w:t>
      </w:r>
    </w:p>
    <w:p w14:paraId="6EE58036" w14:textId="1230C916" w:rsidR="006966A9" w:rsidRPr="004C1C4A" w:rsidRDefault="006966A9" w:rsidP="006966A9">
      <w:pPr>
        <w:pStyle w:val="Normalodstavec"/>
        <w:spacing w:before="60" w:after="60"/>
      </w:pPr>
      <w:bookmarkStart w:id="155" w:name="_Hlk65737228"/>
      <w:r w:rsidRPr="004C1C4A">
        <w:rPr>
          <w:b/>
        </w:rPr>
        <w:t xml:space="preserve">Vzhledem ke </w:t>
      </w:r>
      <w:r w:rsidR="00A72EC1">
        <w:rPr>
          <w:b/>
        </w:rPr>
        <w:t xml:space="preserve">konstrukci </w:t>
      </w:r>
      <w:r w:rsidR="00BE3B2A">
        <w:rPr>
          <w:b/>
        </w:rPr>
        <w:t xml:space="preserve">a stabilitě </w:t>
      </w:r>
      <w:r>
        <w:rPr>
          <w:b/>
        </w:rPr>
        <w:t>stávající zíd</w:t>
      </w:r>
      <w:r w:rsidR="00A72EC1">
        <w:rPr>
          <w:b/>
        </w:rPr>
        <w:t>ky</w:t>
      </w:r>
      <w:r>
        <w:rPr>
          <w:b/>
        </w:rPr>
        <w:t xml:space="preserve"> musí být u vodovodní přípojky č.53</w:t>
      </w:r>
      <w:r w:rsidRPr="004C1C4A">
        <w:rPr>
          <w:b/>
        </w:rPr>
        <w:t xml:space="preserve"> veškeré výkopové práce, vč. zpětných zásypů a hutnění, probíhat co nejšetrněji (</w:t>
      </w:r>
      <w:r w:rsidR="00A72EC1">
        <w:rPr>
          <w:b/>
        </w:rPr>
        <w:t xml:space="preserve">pomocí </w:t>
      </w:r>
      <w:r w:rsidRPr="004C1C4A">
        <w:rPr>
          <w:b/>
        </w:rPr>
        <w:t>ručních výkopových prací, malé mechanizace, např. nevibrační válec</w:t>
      </w:r>
      <w:r>
        <w:rPr>
          <w:b/>
        </w:rPr>
        <w:t xml:space="preserve"> </w:t>
      </w:r>
      <w:r w:rsidRPr="004C1C4A">
        <w:rPr>
          <w:b/>
        </w:rPr>
        <w:t xml:space="preserve">apod.), aby nedošlo </w:t>
      </w:r>
      <w:r w:rsidR="00A72EC1">
        <w:rPr>
          <w:b/>
        </w:rPr>
        <w:br/>
      </w:r>
      <w:r w:rsidRPr="004C1C4A">
        <w:rPr>
          <w:b/>
        </w:rPr>
        <w:t xml:space="preserve">k poškození </w:t>
      </w:r>
      <w:r>
        <w:rPr>
          <w:b/>
        </w:rPr>
        <w:t>stávající zídky.</w:t>
      </w:r>
    </w:p>
    <w:p w14:paraId="700C5881" w14:textId="77777777" w:rsidR="004A448F" w:rsidRPr="00FE558F" w:rsidRDefault="004A448F" w:rsidP="004A448F">
      <w:pPr>
        <w:pStyle w:val="Nadpis3"/>
        <w:numPr>
          <w:ilvl w:val="1"/>
          <w:numId w:val="5"/>
        </w:numPr>
        <w:spacing w:after="120"/>
        <w:ind w:left="360"/>
      </w:pPr>
      <w:bookmarkStart w:id="156" w:name="_Toc67373703"/>
      <w:bookmarkEnd w:id="155"/>
      <w:r w:rsidRPr="00FE558F">
        <w:t>Dno stavební rýhy</w:t>
      </w:r>
      <w:bookmarkEnd w:id="154"/>
      <w:bookmarkEnd w:id="156"/>
    </w:p>
    <w:p w14:paraId="24AC44C0" w14:textId="77777777" w:rsidR="004A448F" w:rsidRPr="00FE558F" w:rsidRDefault="004A448F" w:rsidP="004A448F">
      <w:pPr>
        <w:spacing w:before="120" w:line="276" w:lineRule="auto"/>
      </w:pPr>
      <w:r w:rsidRPr="00FE558F">
        <w:t>Na srovnaném dně stavební rýhy bude provedeno pískové lože tloušťky 1</w:t>
      </w:r>
      <w:r w:rsidR="00EA2006" w:rsidRPr="00FE558F">
        <w:t>0</w:t>
      </w:r>
      <w:r w:rsidRPr="00FE558F">
        <w:t>0 mm, na které již lze klást potrubí. Výkop bude zajištěn tak, aby nedocházelo ke splavování povrchových vod do něj.</w:t>
      </w:r>
    </w:p>
    <w:p w14:paraId="7FD64533" w14:textId="77777777" w:rsidR="004A448F" w:rsidRPr="00044273" w:rsidRDefault="004A448F" w:rsidP="004A448F">
      <w:pPr>
        <w:pStyle w:val="Nadpis3"/>
        <w:numPr>
          <w:ilvl w:val="1"/>
          <w:numId w:val="5"/>
        </w:numPr>
        <w:spacing w:after="120"/>
        <w:ind w:left="360"/>
      </w:pPr>
      <w:bookmarkStart w:id="157" w:name="_Toc352190"/>
      <w:bookmarkStart w:id="158" w:name="_Toc67373704"/>
      <w:r w:rsidRPr="00044273">
        <w:t xml:space="preserve">Zásyp výkopu a obnova </w:t>
      </w:r>
      <w:bookmarkEnd w:id="157"/>
      <w:r w:rsidR="00DC05ED" w:rsidRPr="00044273">
        <w:t>povrchů</w:t>
      </w:r>
      <w:bookmarkEnd w:id="158"/>
    </w:p>
    <w:p w14:paraId="5A29B25B" w14:textId="77777777" w:rsidR="003E0A35" w:rsidRPr="00434DF3" w:rsidRDefault="003E0A35" w:rsidP="003E0A35">
      <w:pPr>
        <w:spacing w:after="60" w:line="276" w:lineRule="auto"/>
        <w:rPr>
          <w:highlight w:val="yellow"/>
        </w:rPr>
      </w:pPr>
      <w:bookmarkStart w:id="159" w:name="_Hlk53490068"/>
      <w:bookmarkStart w:id="160" w:name="_Toc352191"/>
      <w:r w:rsidRPr="00223270">
        <w:t>Vzhledem k tomu, že rekonstrukce vodovodu se rozkládá v místních komunikacích, zelených pruzích i chodnících, v závislosti na výsledcích inženýrsko-geologického průzkumu a požadavcích výrobce trub, bude pro obsyp potrubí použit pískový obsyp hutněný po vrstvách maximální tloušťky 0,15 m. Tloušťka vrstvy bude dosahovat 0,30 m nad vrch potrubí. Hutnění obsypu bude provedeno dle technického předpisu výrobce pokládaného potrubí.</w:t>
      </w:r>
    </w:p>
    <w:p w14:paraId="0CAC3E94" w14:textId="77777777" w:rsidR="003E0A35" w:rsidRDefault="003E0A35" w:rsidP="003E0A35">
      <w:pPr>
        <w:pStyle w:val="Normalodstavec"/>
        <w:spacing w:before="60" w:after="60"/>
      </w:pPr>
      <w:r w:rsidRPr="00223270">
        <w:t>Zpětný zásyp rýhy až po pláň bude proveden betonovým recyklátem zhutňovaným po vrstvách tloušťky 0,15-0,20 m. Dále bude výkop provizorně dosypán až po asfaltový svršek okolní komunikace. Zasypávání potrubí musí být prováděno rovnoměrně po celé délce úseku za současného vytahování pažení. Je nutné vyloučit nárazové zatížení a nezasypaná rýha nesmí zůstat nezapažená. Niveletu potrubí je nutné nepřetržitě sledovat a kontrolovat i v průběhu hutnění.</w:t>
      </w:r>
      <w:bookmarkEnd w:id="159"/>
    </w:p>
    <w:p w14:paraId="46E96E5C" w14:textId="77777777" w:rsidR="003E0A35" w:rsidRPr="0049113D" w:rsidRDefault="003E0A35" w:rsidP="003E0A35">
      <w:pPr>
        <w:pStyle w:val="Normalodstavec"/>
        <w:spacing w:before="60" w:after="60"/>
      </w:pPr>
      <w:r w:rsidRPr="0049113D">
        <w:t xml:space="preserve">Převážná většina povrchů bude finálně zapravená v rámci související investice </w:t>
      </w:r>
      <w:r w:rsidRPr="0049113D">
        <w:rPr>
          <w:rFonts w:cs="Arial"/>
          <w:szCs w:val="22"/>
        </w:rPr>
        <w:t>„</w:t>
      </w:r>
      <w:r w:rsidRPr="0049113D">
        <w:rPr>
          <w:rFonts w:cs="Arial"/>
          <w:i/>
          <w:iCs/>
          <w:szCs w:val="22"/>
        </w:rPr>
        <w:t>III/15278 Modřice, ul. Masarykova, 01/2020</w:t>
      </w:r>
      <w:r w:rsidRPr="0049113D">
        <w:rPr>
          <w:rFonts w:cs="Arial"/>
          <w:szCs w:val="22"/>
        </w:rPr>
        <w:t>“.</w:t>
      </w:r>
    </w:p>
    <w:p w14:paraId="043B9AEA" w14:textId="77777777" w:rsidR="003E0A35" w:rsidRPr="0049113D" w:rsidRDefault="003E0A35" w:rsidP="003E0A35">
      <w:pPr>
        <w:pStyle w:val="Normalodstavec"/>
        <w:spacing w:before="60" w:after="60"/>
      </w:pPr>
      <w:r w:rsidRPr="0049113D">
        <w:t>Před konečnými komunikačními úpravami bude potřebná vrchní provizorní část zásypu odebrána a bude provedena konstrukce komunikace. Použití a typ zásypového materiálu v komunikaci musí být v souladu s technickými podmínkami stanovenými provozovatelem komunikace.</w:t>
      </w:r>
    </w:p>
    <w:p w14:paraId="7DB2AE2A" w14:textId="77777777" w:rsidR="003E0A35" w:rsidRPr="000F6051" w:rsidRDefault="003E0A35" w:rsidP="003E0A35">
      <w:pPr>
        <w:pStyle w:val="Normalodstavec"/>
        <w:spacing w:after="0"/>
      </w:pPr>
      <w:r w:rsidRPr="000F6051">
        <w:t xml:space="preserve">Míra zhutnění bude: </w:t>
      </w:r>
    </w:p>
    <w:p w14:paraId="4AD07313" w14:textId="77777777" w:rsidR="003E0A35" w:rsidRPr="000F6051" w:rsidRDefault="003E0A35" w:rsidP="003E0A35">
      <w:pPr>
        <w:pStyle w:val="Normalodstavec"/>
        <w:numPr>
          <w:ilvl w:val="0"/>
          <w:numId w:val="15"/>
        </w:numPr>
        <w:spacing w:after="0"/>
      </w:pPr>
      <w:r w:rsidRPr="000F6051">
        <w:t xml:space="preserve">1 m pod úroveň pláně na </w:t>
      </w:r>
      <w:proofErr w:type="gramStart"/>
      <w:r w:rsidRPr="000F6051">
        <w:t>95%</w:t>
      </w:r>
      <w:proofErr w:type="gramEnd"/>
      <w:r w:rsidRPr="000F6051">
        <w:t xml:space="preserve"> PS</w:t>
      </w:r>
    </w:p>
    <w:p w14:paraId="39DB7672" w14:textId="77777777" w:rsidR="003E0A35" w:rsidRPr="000F6051" w:rsidRDefault="003E0A35" w:rsidP="003E0A35">
      <w:pPr>
        <w:pStyle w:val="Normalodstavec"/>
        <w:numPr>
          <w:ilvl w:val="0"/>
          <w:numId w:val="15"/>
        </w:numPr>
        <w:spacing w:after="0"/>
      </w:pPr>
      <w:r w:rsidRPr="000F6051">
        <w:t xml:space="preserve">0,5 m pod úroveň pláně na </w:t>
      </w:r>
      <w:proofErr w:type="gramStart"/>
      <w:r w:rsidRPr="000F6051">
        <w:t>98%</w:t>
      </w:r>
      <w:proofErr w:type="gramEnd"/>
      <w:r w:rsidRPr="000F6051">
        <w:t xml:space="preserve"> PS (cca 1m pod terénem)</w:t>
      </w:r>
    </w:p>
    <w:p w14:paraId="335BC563" w14:textId="77777777" w:rsidR="003E0A35" w:rsidRPr="000F6051" w:rsidRDefault="003E0A35" w:rsidP="003E0A35">
      <w:pPr>
        <w:pStyle w:val="Normalodstavec"/>
        <w:numPr>
          <w:ilvl w:val="0"/>
          <w:numId w:val="15"/>
        </w:numPr>
        <w:spacing w:after="60"/>
      </w:pPr>
      <w:r w:rsidRPr="000F6051">
        <w:t xml:space="preserve">po úroveň </w:t>
      </w:r>
      <w:proofErr w:type="spellStart"/>
      <w:r w:rsidRPr="000F6051">
        <w:t>stáv</w:t>
      </w:r>
      <w:proofErr w:type="spellEnd"/>
      <w:r w:rsidRPr="000F6051">
        <w:t xml:space="preserve">. terénu na </w:t>
      </w:r>
      <w:proofErr w:type="gramStart"/>
      <w:r w:rsidRPr="000F6051">
        <w:t>100%</w:t>
      </w:r>
      <w:proofErr w:type="gramEnd"/>
      <w:r w:rsidRPr="000F6051">
        <w:t xml:space="preserve"> PS</w:t>
      </w:r>
    </w:p>
    <w:p w14:paraId="62B035DD" w14:textId="77777777" w:rsidR="003E0A35" w:rsidRPr="000F6051" w:rsidRDefault="003E0A35" w:rsidP="003E0A35">
      <w:pPr>
        <w:spacing w:after="60" w:line="276" w:lineRule="auto"/>
        <w:rPr>
          <w:b/>
        </w:rPr>
      </w:pPr>
      <w:r w:rsidRPr="000F6051">
        <w:rPr>
          <w:rFonts w:cs="Arial"/>
          <w:szCs w:val="22"/>
        </w:rPr>
        <w:t xml:space="preserve">Zpětný zásyp rýhy v tělese komunikace je možné provést pouze dovezeným materiálem (drcené ostrohranné kamenivo, říční štěrkopísek nebo betonový recyklát). </w:t>
      </w:r>
      <w:r w:rsidRPr="000F6051">
        <w:rPr>
          <w:b/>
        </w:rPr>
        <w:t>Zásyp rýhy bude proveden po stávající niveletu vozovky.</w:t>
      </w:r>
    </w:p>
    <w:p w14:paraId="1D0F4364" w14:textId="77777777" w:rsidR="003E0A35" w:rsidRPr="000F6051" w:rsidRDefault="003E0A35" w:rsidP="003E0A35">
      <w:pPr>
        <w:spacing w:after="60" w:line="276" w:lineRule="auto"/>
      </w:pPr>
      <w:r w:rsidRPr="000F6051">
        <w:t xml:space="preserve">Při provádění výkopů, zásypů a provádění zkoušek musí být respektovány kvalitativní požadavky Technických podmínek </w:t>
      </w:r>
      <w:r w:rsidRPr="000F6051">
        <w:rPr>
          <w:b/>
        </w:rPr>
        <w:t>TP 146 Povolování a provádění výkopů a zásypů rýh pro inženýrské sítě ve vozovkách pozemních komunikací</w:t>
      </w:r>
      <w:r w:rsidRPr="000F6051">
        <w:t>.</w:t>
      </w:r>
    </w:p>
    <w:p w14:paraId="6D992094" w14:textId="77777777" w:rsidR="003E0A35" w:rsidRPr="000F6051" w:rsidRDefault="003E0A35" w:rsidP="003E0A35">
      <w:pPr>
        <w:spacing w:after="60" w:line="276" w:lineRule="auto"/>
        <w:rPr>
          <w:rFonts w:cs="Arial"/>
          <w:szCs w:val="22"/>
        </w:rPr>
      </w:pPr>
      <w:r w:rsidRPr="000F6051">
        <w:t xml:space="preserve">Rozebraná svrchní vrstva zpevněných ploch v trase a veškerý výkopek bude odvezena na skládku do předpokládané vzdálenosti 15 km.  </w:t>
      </w:r>
      <w:r w:rsidRPr="000F6051">
        <w:rPr>
          <w:rFonts w:cs="Arial"/>
          <w:szCs w:val="22"/>
        </w:rPr>
        <w:t xml:space="preserve">Obsyp potrubí, provádění zásypů a jejich hutnění </w:t>
      </w:r>
      <w:r w:rsidRPr="000F6051">
        <w:rPr>
          <w:rFonts w:cs="Arial"/>
          <w:szCs w:val="22"/>
        </w:rPr>
        <w:lastRenderedPageBreak/>
        <w:t xml:space="preserve">(jednotlivých vrstev) bude probíhat při postupném vytahování pažení – tak, aby nedošlo </w:t>
      </w:r>
      <w:r w:rsidRPr="000F6051">
        <w:rPr>
          <w:rFonts w:cs="Arial"/>
          <w:szCs w:val="22"/>
        </w:rPr>
        <w:br/>
        <w:t>k rozvolnění již zhutněných vrstev vlivem odstranění pažení.</w:t>
      </w:r>
    </w:p>
    <w:p w14:paraId="69BAEFF2" w14:textId="4BC0ABA7" w:rsidR="006966A9" w:rsidRPr="000F6051" w:rsidRDefault="003E0A35" w:rsidP="003E0A35">
      <w:pPr>
        <w:spacing w:after="120" w:line="276" w:lineRule="auto"/>
        <w:rPr>
          <w:rFonts w:cs="Arial"/>
          <w:szCs w:val="22"/>
        </w:rPr>
      </w:pPr>
      <w:r w:rsidRPr="000F6051">
        <w:rPr>
          <w:rFonts w:cs="Arial"/>
          <w:szCs w:val="22"/>
        </w:rPr>
        <w:t>Zapravení ploch mimo související investici „</w:t>
      </w:r>
      <w:r w:rsidRPr="000F6051">
        <w:rPr>
          <w:rFonts w:cs="Arial"/>
          <w:i/>
          <w:iCs/>
          <w:szCs w:val="22"/>
        </w:rPr>
        <w:t>III</w:t>
      </w:r>
      <w:r>
        <w:rPr>
          <w:rFonts w:cs="Arial"/>
          <w:i/>
          <w:iCs/>
          <w:szCs w:val="22"/>
        </w:rPr>
        <w:t>/15278</w:t>
      </w:r>
      <w:r w:rsidRPr="000F6051">
        <w:rPr>
          <w:rFonts w:cs="Arial"/>
          <w:i/>
          <w:iCs/>
          <w:szCs w:val="22"/>
        </w:rPr>
        <w:t xml:space="preserve"> Modřice, ul. Masarykova</w:t>
      </w:r>
      <w:r>
        <w:rPr>
          <w:rFonts w:cs="Arial"/>
          <w:i/>
          <w:iCs/>
          <w:szCs w:val="22"/>
        </w:rPr>
        <w:t>, 01/2020</w:t>
      </w:r>
      <w:r w:rsidRPr="000F6051">
        <w:rPr>
          <w:rFonts w:cs="Arial"/>
          <w:szCs w:val="22"/>
        </w:rPr>
        <w:t>“ bude provedeno v následujících skladbách:</w:t>
      </w:r>
    </w:p>
    <w:p w14:paraId="25514528" w14:textId="77777777" w:rsidR="003E0A35" w:rsidRPr="001A049E" w:rsidRDefault="003E0A35" w:rsidP="003E0A35">
      <w:r w:rsidRPr="001A049E">
        <w:rPr>
          <w:b/>
          <w:u w:val="single"/>
        </w:rPr>
        <w:t>Konstrukce vozovk</w:t>
      </w:r>
      <w:r w:rsidR="00652545">
        <w:rPr>
          <w:b/>
          <w:u w:val="single"/>
        </w:rPr>
        <w:t>y</w:t>
      </w:r>
      <w:r w:rsidRPr="001A049E">
        <w:t>:</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7"/>
        <w:gridCol w:w="1559"/>
        <w:gridCol w:w="1843"/>
      </w:tblGrid>
      <w:tr w:rsidR="003E0A35" w:rsidRPr="00171C9D" w14:paraId="5775F63C" w14:textId="77777777" w:rsidTr="00C144B6">
        <w:trPr>
          <w:trHeight w:val="416"/>
        </w:trPr>
        <w:tc>
          <w:tcPr>
            <w:tcW w:w="4957" w:type="dxa"/>
            <w:vAlign w:val="center"/>
          </w:tcPr>
          <w:p w14:paraId="39D6D31E" w14:textId="77777777" w:rsidR="003E0A35" w:rsidRPr="00171C9D" w:rsidRDefault="003E0A35" w:rsidP="00C144B6">
            <w:pPr>
              <w:keepNext/>
              <w:keepLines/>
              <w:widowControl w:val="0"/>
              <w:spacing w:before="30" w:after="30" w:line="276" w:lineRule="auto"/>
              <w:jc w:val="left"/>
              <w:rPr>
                <w:rFonts w:cs="Arial"/>
              </w:rPr>
            </w:pPr>
            <w:r w:rsidRPr="00171C9D">
              <w:rPr>
                <w:rFonts w:cs="Arial"/>
              </w:rPr>
              <w:t xml:space="preserve">- Asfaltový beton pro obrusné vrstvy      </w:t>
            </w:r>
            <w:r>
              <w:rPr>
                <w:rFonts w:cs="Arial"/>
              </w:rPr>
              <w:t xml:space="preserve">       </w:t>
            </w:r>
            <w:r w:rsidRPr="00171C9D">
              <w:rPr>
                <w:rFonts w:cs="Arial"/>
              </w:rPr>
              <w:t xml:space="preserve"> ACO 11+</w:t>
            </w:r>
          </w:p>
        </w:tc>
        <w:tc>
          <w:tcPr>
            <w:tcW w:w="1559" w:type="dxa"/>
            <w:vAlign w:val="center"/>
          </w:tcPr>
          <w:p w14:paraId="016DF999" w14:textId="77777777" w:rsidR="003E0A35" w:rsidRPr="00171C9D" w:rsidRDefault="003E0A35" w:rsidP="00C144B6">
            <w:pPr>
              <w:keepNext/>
              <w:keepLines/>
              <w:widowControl w:val="0"/>
              <w:spacing w:before="30" w:after="30" w:line="276" w:lineRule="auto"/>
              <w:jc w:val="left"/>
              <w:rPr>
                <w:rFonts w:cs="Arial"/>
              </w:rPr>
            </w:pPr>
            <w:r w:rsidRPr="00171C9D">
              <w:rPr>
                <w:rFonts w:cs="Arial"/>
              </w:rPr>
              <w:t xml:space="preserve">    </w:t>
            </w:r>
            <w:proofErr w:type="spellStart"/>
            <w:r w:rsidRPr="00171C9D">
              <w:rPr>
                <w:rFonts w:cs="Arial"/>
              </w:rPr>
              <w:t>tl</w:t>
            </w:r>
            <w:proofErr w:type="spellEnd"/>
            <w:r w:rsidRPr="00171C9D">
              <w:rPr>
                <w:rFonts w:cs="Arial"/>
              </w:rPr>
              <w:t>. 40 mm</w:t>
            </w:r>
          </w:p>
        </w:tc>
        <w:tc>
          <w:tcPr>
            <w:tcW w:w="1843" w:type="dxa"/>
            <w:vAlign w:val="center"/>
          </w:tcPr>
          <w:p w14:paraId="730D11EF" w14:textId="77777777" w:rsidR="003E0A35" w:rsidRPr="00171C9D" w:rsidRDefault="003E0A35" w:rsidP="00C144B6">
            <w:pPr>
              <w:keepNext/>
              <w:keepLines/>
              <w:widowControl w:val="0"/>
              <w:spacing w:before="30" w:after="30" w:line="276" w:lineRule="auto"/>
              <w:jc w:val="left"/>
              <w:rPr>
                <w:rFonts w:cs="Arial"/>
              </w:rPr>
            </w:pPr>
            <w:r w:rsidRPr="00171C9D">
              <w:rPr>
                <w:rFonts w:cs="Arial"/>
              </w:rPr>
              <w:t>ČSN EN 13108-1</w:t>
            </w:r>
            <w:r>
              <w:rPr>
                <w:rFonts w:cs="Arial"/>
              </w:rPr>
              <w:t xml:space="preserve"> a </w:t>
            </w:r>
            <w:r w:rsidRPr="00171C9D">
              <w:rPr>
                <w:rFonts w:cs="Arial"/>
              </w:rPr>
              <w:t>ČSN 736121</w:t>
            </w:r>
          </w:p>
        </w:tc>
      </w:tr>
      <w:tr w:rsidR="003E0A35" w:rsidRPr="00171C9D" w14:paraId="3B1A948B" w14:textId="77777777" w:rsidTr="00C144B6">
        <w:tc>
          <w:tcPr>
            <w:tcW w:w="4957" w:type="dxa"/>
            <w:vAlign w:val="center"/>
          </w:tcPr>
          <w:p w14:paraId="63743D47" w14:textId="77777777" w:rsidR="003E0A35" w:rsidRPr="00171C9D" w:rsidRDefault="003E0A35" w:rsidP="00C144B6">
            <w:pPr>
              <w:keepNext/>
              <w:keepLines/>
              <w:widowControl w:val="0"/>
              <w:spacing w:before="30" w:after="30" w:line="276" w:lineRule="auto"/>
              <w:jc w:val="left"/>
              <w:rPr>
                <w:rFonts w:cs="Arial"/>
                <w:highlight w:val="yellow"/>
              </w:rPr>
            </w:pPr>
            <w:r w:rsidRPr="00AD1994">
              <w:rPr>
                <w:rFonts w:cs="Arial"/>
              </w:rPr>
              <w:t>- Spojovací postřik z </w:t>
            </w:r>
            <w:proofErr w:type="spellStart"/>
            <w:r w:rsidRPr="00AD1994">
              <w:rPr>
                <w:rFonts w:cs="Arial"/>
              </w:rPr>
              <w:t>kationaktiv</w:t>
            </w:r>
            <w:proofErr w:type="spellEnd"/>
            <w:r w:rsidRPr="00AD1994">
              <w:rPr>
                <w:rFonts w:cs="Arial"/>
              </w:rPr>
              <w:t xml:space="preserve">. </w:t>
            </w:r>
            <w:proofErr w:type="spellStart"/>
            <w:r w:rsidRPr="00AD1994">
              <w:rPr>
                <w:rFonts w:cs="Arial"/>
              </w:rPr>
              <w:t>asf</w:t>
            </w:r>
            <w:proofErr w:type="spellEnd"/>
            <w:r w:rsidRPr="00AD1994">
              <w:rPr>
                <w:rFonts w:cs="Arial"/>
              </w:rPr>
              <w:t xml:space="preserve">. emulze </w:t>
            </w:r>
            <w:r>
              <w:rPr>
                <w:rFonts w:cs="Arial"/>
              </w:rPr>
              <w:t xml:space="preserve">      </w:t>
            </w:r>
            <w:r w:rsidRPr="00AD1994">
              <w:rPr>
                <w:rFonts w:cs="Arial"/>
              </w:rPr>
              <w:t>PS-C</w:t>
            </w:r>
          </w:p>
        </w:tc>
        <w:tc>
          <w:tcPr>
            <w:tcW w:w="1559" w:type="dxa"/>
            <w:vAlign w:val="center"/>
          </w:tcPr>
          <w:p w14:paraId="7D5FB2B1" w14:textId="77777777" w:rsidR="003E0A35" w:rsidRPr="00171C9D" w:rsidRDefault="003E0A35" w:rsidP="00C144B6">
            <w:pPr>
              <w:keepNext/>
              <w:keepLines/>
              <w:widowControl w:val="0"/>
              <w:spacing w:before="30" w:after="30" w:line="276" w:lineRule="auto"/>
              <w:jc w:val="left"/>
              <w:rPr>
                <w:rFonts w:cs="Arial"/>
                <w:highlight w:val="yellow"/>
              </w:rPr>
            </w:pPr>
            <w:r w:rsidRPr="00AD1994">
              <w:rPr>
                <w:rFonts w:cs="Arial"/>
              </w:rPr>
              <w:t xml:space="preserve">    </w:t>
            </w:r>
            <w:proofErr w:type="spellStart"/>
            <w:r w:rsidRPr="00AD1994">
              <w:rPr>
                <w:rFonts w:cs="Arial"/>
              </w:rPr>
              <w:t>tl</w:t>
            </w:r>
            <w:proofErr w:type="spellEnd"/>
            <w:r w:rsidRPr="00AD1994">
              <w:rPr>
                <w:rFonts w:cs="Arial"/>
              </w:rPr>
              <w:t xml:space="preserve">. -    </w:t>
            </w:r>
          </w:p>
        </w:tc>
        <w:tc>
          <w:tcPr>
            <w:tcW w:w="1843" w:type="dxa"/>
            <w:vAlign w:val="center"/>
          </w:tcPr>
          <w:p w14:paraId="5B5731B3" w14:textId="77777777" w:rsidR="003E0A35" w:rsidRPr="00171C9D" w:rsidRDefault="003E0A35" w:rsidP="00C144B6">
            <w:pPr>
              <w:keepNext/>
              <w:keepLines/>
              <w:widowControl w:val="0"/>
              <w:spacing w:before="30" w:after="30" w:line="276" w:lineRule="auto"/>
              <w:jc w:val="left"/>
              <w:rPr>
                <w:rFonts w:cs="Arial"/>
                <w:highlight w:val="yellow"/>
              </w:rPr>
            </w:pPr>
            <w:r w:rsidRPr="00171C9D">
              <w:rPr>
                <w:rFonts w:cs="Arial"/>
              </w:rPr>
              <w:t>ČSN 73 61 29</w:t>
            </w:r>
          </w:p>
        </w:tc>
      </w:tr>
      <w:tr w:rsidR="003E0A35" w:rsidRPr="00171C9D" w14:paraId="3A659E4E" w14:textId="77777777" w:rsidTr="00C144B6">
        <w:tc>
          <w:tcPr>
            <w:tcW w:w="4957" w:type="dxa"/>
            <w:vAlign w:val="center"/>
          </w:tcPr>
          <w:p w14:paraId="05C15D49"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Asfaltový beton pro ložné vrstvy                   ACL 16+</w:t>
            </w:r>
          </w:p>
        </w:tc>
        <w:tc>
          <w:tcPr>
            <w:tcW w:w="1559" w:type="dxa"/>
            <w:vAlign w:val="center"/>
          </w:tcPr>
          <w:p w14:paraId="66246341"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60 mm</w:t>
            </w:r>
          </w:p>
        </w:tc>
        <w:tc>
          <w:tcPr>
            <w:tcW w:w="1843" w:type="dxa"/>
            <w:vAlign w:val="center"/>
          </w:tcPr>
          <w:p w14:paraId="1D009520" w14:textId="77777777" w:rsidR="003E0A35" w:rsidRPr="00AD1994" w:rsidRDefault="003E0A35" w:rsidP="00C144B6">
            <w:pPr>
              <w:keepNext/>
              <w:keepLines/>
              <w:widowControl w:val="0"/>
              <w:spacing w:before="30" w:after="30" w:line="276" w:lineRule="auto"/>
              <w:jc w:val="left"/>
              <w:rPr>
                <w:rFonts w:cs="Arial"/>
              </w:rPr>
            </w:pPr>
            <w:r w:rsidRPr="00AD1994">
              <w:rPr>
                <w:rFonts w:cs="Arial"/>
              </w:rPr>
              <w:t>ČSN EN 13108-</w:t>
            </w:r>
            <w:proofErr w:type="gramStart"/>
            <w:r w:rsidRPr="00AD1994">
              <w:rPr>
                <w:rFonts w:cs="Arial"/>
              </w:rPr>
              <w:t>1</w:t>
            </w:r>
            <w:r>
              <w:rPr>
                <w:rFonts w:cs="Arial"/>
              </w:rPr>
              <w:t xml:space="preserve"> </w:t>
            </w:r>
            <w:r w:rsidRPr="00AD1994">
              <w:rPr>
                <w:rFonts w:cs="Arial"/>
              </w:rPr>
              <w:t xml:space="preserve"> a</w:t>
            </w:r>
            <w:proofErr w:type="gramEnd"/>
            <w:r w:rsidRPr="00AD1994">
              <w:rPr>
                <w:rFonts w:cs="Arial"/>
              </w:rPr>
              <w:t xml:space="preserve"> ČSN 736121</w:t>
            </w:r>
          </w:p>
        </w:tc>
      </w:tr>
      <w:tr w:rsidR="003E0A35" w:rsidRPr="00171C9D" w14:paraId="11E24912" w14:textId="77777777" w:rsidTr="00C144B6">
        <w:tc>
          <w:tcPr>
            <w:tcW w:w="4957" w:type="dxa"/>
            <w:vAlign w:val="center"/>
          </w:tcPr>
          <w:p w14:paraId="6776DA38"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Spojovací postřik z </w:t>
            </w:r>
            <w:proofErr w:type="spellStart"/>
            <w:r w:rsidRPr="00AD1994">
              <w:rPr>
                <w:rFonts w:cs="Arial"/>
              </w:rPr>
              <w:t>kationaktiv</w:t>
            </w:r>
            <w:proofErr w:type="spellEnd"/>
            <w:r w:rsidRPr="00AD1994">
              <w:rPr>
                <w:rFonts w:cs="Arial"/>
              </w:rPr>
              <w:t xml:space="preserve">. </w:t>
            </w:r>
            <w:proofErr w:type="spellStart"/>
            <w:r w:rsidRPr="00AD1994">
              <w:rPr>
                <w:rFonts w:cs="Arial"/>
              </w:rPr>
              <w:t>asf</w:t>
            </w:r>
            <w:proofErr w:type="spellEnd"/>
            <w:r w:rsidRPr="00AD1994">
              <w:rPr>
                <w:rFonts w:cs="Arial"/>
              </w:rPr>
              <w:t>. emulze       PS-C</w:t>
            </w:r>
          </w:p>
        </w:tc>
        <w:tc>
          <w:tcPr>
            <w:tcW w:w="1559" w:type="dxa"/>
            <w:vAlign w:val="center"/>
          </w:tcPr>
          <w:p w14:paraId="559E85E9"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xml:space="preserve">. -    </w:t>
            </w:r>
          </w:p>
        </w:tc>
        <w:tc>
          <w:tcPr>
            <w:tcW w:w="1843" w:type="dxa"/>
            <w:vAlign w:val="center"/>
          </w:tcPr>
          <w:p w14:paraId="3D84273E" w14:textId="77777777" w:rsidR="003E0A35" w:rsidRPr="00AD1994" w:rsidRDefault="003E0A35" w:rsidP="00C144B6">
            <w:pPr>
              <w:keepNext/>
              <w:keepLines/>
              <w:widowControl w:val="0"/>
              <w:spacing w:before="30" w:after="30" w:line="276" w:lineRule="auto"/>
              <w:jc w:val="left"/>
              <w:rPr>
                <w:rFonts w:cs="Arial"/>
              </w:rPr>
            </w:pPr>
            <w:r w:rsidRPr="00AD1994">
              <w:rPr>
                <w:rFonts w:cs="Arial"/>
              </w:rPr>
              <w:t>ČSN 73 61 29</w:t>
            </w:r>
          </w:p>
        </w:tc>
      </w:tr>
      <w:tr w:rsidR="003E0A35" w:rsidRPr="00171C9D" w14:paraId="6D5ED9A0" w14:textId="77777777" w:rsidTr="00C144B6">
        <w:tc>
          <w:tcPr>
            <w:tcW w:w="4957" w:type="dxa"/>
            <w:vAlign w:val="center"/>
          </w:tcPr>
          <w:p w14:paraId="3119FF52"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xml:space="preserve">- Asfaltový beton pro podkladní vrstvy            ACP 22+                                                      </w:t>
            </w:r>
          </w:p>
        </w:tc>
        <w:tc>
          <w:tcPr>
            <w:tcW w:w="1559" w:type="dxa"/>
            <w:vAlign w:val="center"/>
          </w:tcPr>
          <w:p w14:paraId="4D64C714"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50 mm</w:t>
            </w:r>
          </w:p>
        </w:tc>
        <w:tc>
          <w:tcPr>
            <w:tcW w:w="1843" w:type="dxa"/>
            <w:vAlign w:val="center"/>
          </w:tcPr>
          <w:p w14:paraId="2E361F63" w14:textId="77777777" w:rsidR="003E0A35" w:rsidRPr="00AD1994" w:rsidRDefault="003E0A35" w:rsidP="00C144B6">
            <w:pPr>
              <w:keepNext/>
              <w:keepLines/>
              <w:widowControl w:val="0"/>
              <w:spacing w:before="30" w:after="30" w:line="276" w:lineRule="auto"/>
              <w:jc w:val="left"/>
              <w:rPr>
                <w:rFonts w:cs="Arial"/>
              </w:rPr>
            </w:pPr>
            <w:r w:rsidRPr="00AD1994">
              <w:rPr>
                <w:rFonts w:cs="Arial"/>
              </w:rPr>
              <w:t>ČSN EN 13108-</w:t>
            </w:r>
            <w:proofErr w:type="gramStart"/>
            <w:r w:rsidRPr="00AD1994">
              <w:rPr>
                <w:rFonts w:cs="Arial"/>
              </w:rPr>
              <w:t>1  a</w:t>
            </w:r>
            <w:proofErr w:type="gramEnd"/>
            <w:r w:rsidRPr="00AD1994">
              <w:rPr>
                <w:rFonts w:cs="Arial"/>
              </w:rPr>
              <w:t xml:space="preserve"> ČSN 736121</w:t>
            </w:r>
          </w:p>
        </w:tc>
      </w:tr>
      <w:tr w:rsidR="003E0A35" w:rsidRPr="00171C9D" w14:paraId="58BE728C" w14:textId="77777777" w:rsidTr="00C144B6">
        <w:tc>
          <w:tcPr>
            <w:tcW w:w="4957" w:type="dxa"/>
            <w:vAlign w:val="center"/>
          </w:tcPr>
          <w:p w14:paraId="6ACFC5F6"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Štěrkodrť fr. 0-63 mm                                    ŠD</w:t>
            </w:r>
            <w:r w:rsidRPr="00AD1994">
              <w:rPr>
                <w:rFonts w:cs="Arial"/>
                <w:vertAlign w:val="subscript"/>
              </w:rPr>
              <w:t>A</w:t>
            </w:r>
            <w:r w:rsidRPr="00AD1994">
              <w:rPr>
                <w:rFonts w:cs="Arial"/>
              </w:rPr>
              <w:t>, GE</w:t>
            </w:r>
          </w:p>
        </w:tc>
        <w:tc>
          <w:tcPr>
            <w:tcW w:w="1559" w:type="dxa"/>
            <w:vAlign w:val="center"/>
          </w:tcPr>
          <w:p w14:paraId="3FEA4B81" w14:textId="77777777" w:rsidR="003E0A35" w:rsidRPr="00AD1994" w:rsidRDefault="003E0A35" w:rsidP="00C144B6">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250 mm</w:t>
            </w:r>
          </w:p>
        </w:tc>
        <w:tc>
          <w:tcPr>
            <w:tcW w:w="1843" w:type="dxa"/>
            <w:vAlign w:val="center"/>
          </w:tcPr>
          <w:p w14:paraId="1A5F6550" w14:textId="77777777" w:rsidR="003E0A35" w:rsidRPr="00AD1994" w:rsidRDefault="003E0A35" w:rsidP="00C144B6">
            <w:pPr>
              <w:keepNext/>
              <w:keepLines/>
              <w:widowControl w:val="0"/>
              <w:spacing w:before="30" w:after="30" w:line="276" w:lineRule="auto"/>
              <w:jc w:val="left"/>
              <w:rPr>
                <w:rFonts w:cs="Arial"/>
              </w:rPr>
            </w:pPr>
            <w:r w:rsidRPr="00AD1994">
              <w:rPr>
                <w:rFonts w:cs="Arial"/>
              </w:rPr>
              <w:t>ČSN 73 61 26-1</w:t>
            </w:r>
          </w:p>
        </w:tc>
      </w:tr>
      <w:tr w:rsidR="003E0A35" w:rsidRPr="003B3232" w14:paraId="73DF6F1F" w14:textId="77777777" w:rsidTr="00C144B6">
        <w:tc>
          <w:tcPr>
            <w:tcW w:w="4957" w:type="dxa"/>
          </w:tcPr>
          <w:p w14:paraId="1D3D3F73" w14:textId="77777777" w:rsidR="003E0A35" w:rsidRPr="00171C9D" w:rsidRDefault="003E0A35" w:rsidP="00C144B6">
            <w:pPr>
              <w:keepNext/>
              <w:keepLines/>
              <w:widowControl w:val="0"/>
              <w:spacing w:before="30" w:after="30" w:line="276" w:lineRule="auto"/>
              <w:jc w:val="left"/>
              <w:rPr>
                <w:rFonts w:cs="Arial"/>
              </w:rPr>
            </w:pPr>
            <w:proofErr w:type="gramStart"/>
            <w:r w:rsidRPr="00171C9D">
              <w:rPr>
                <w:rFonts w:cs="Arial"/>
              </w:rPr>
              <w:t xml:space="preserve">CELKEM:   </w:t>
            </w:r>
            <w:proofErr w:type="gramEnd"/>
            <w:r w:rsidRPr="00171C9D">
              <w:rPr>
                <w:rFonts w:cs="Arial"/>
              </w:rPr>
              <w:t xml:space="preserve">                                      </w:t>
            </w:r>
          </w:p>
        </w:tc>
        <w:tc>
          <w:tcPr>
            <w:tcW w:w="1559" w:type="dxa"/>
          </w:tcPr>
          <w:p w14:paraId="51B7E968" w14:textId="77777777" w:rsidR="003E0A35" w:rsidRPr="00171C9D" w:rsidRDefault="003E0A35" w:rsidP="00C144B6">
            <w:pPr>
              <w:keepNext/>
              <w:keepLines/>
              <w:widowControl w:val="0"/>
              <w:spacing w:before="30" w:after="30" w:line="276" w:lineRule="auto"/>
              <w:rPr>
                <w:rFonts w:cs="Arial"/>
              </w:rPr>
            </w:pPr>
            <w:r w:rsidRPr="00171C9D">
              <w:rPr>
                <w:rFonts w:cs="Arial"/>
              </w:rPr>
              <w:t xml:space="preserve">    </w:t>
            </w:r>
            <w:proofErr w:type="spellStart"/>
            <w:r w:rsidRPr="00171C9D">
              <w:rPr>
                <w:rFonts w:cs="Arial"/>
              </w:rPr>
              <w:t>tl</w:t>
            </w:r>
            <w:proofErr w:type="spellEnd"/>
            <w:r w:rsidRPr="00171C9D">
              <w:rPr>
                <w:rFonts w:cs="Arial"/>
              </w:rPr>
              <w:t>. 400 mm</w:t>
            </w:r>
          </w:p>
        </w:tc>
        <w:tc>
          <w:tcPr>
            <w:tcW w:w="1843" w:type="dxa"/>
          </w:tcPr>
          <w:p w14:paraId="17821154" w14:textId="77777777" w:rsidR="003E0A35" w:rsidRPr="00171C9D" w:rsidRDefault="003E0A35" w:rsidP="00C144B6">
            <w:pPr>
              <w:keepNext/>
              <w:keepLines/>
              <w:widowControl w:val="0"/>
              <w:spacing w:before="30" w:after="30" w:line="276" w:lineRule="auto"/>
              <w:rPr>
                <w:rFonts w:cs="Arial"/>
              </w:rPr>
            </w:pPr>
          </w:p>
        </w:tc>
      </w:tr>
    </w:tbl>
    <w:p w14:paraId="5DB6ED86" w14:textId="77777777" w:rsidR="003E0A35" w:rsidRDefault="003E0A35" w:rsidP="003E0A35">
      <w:pPr>
        <w:spacing w:before="240"/>
        <w:rPr>
          <w:b/>
          <w:bCs/>
          <w:u w:val="single"/>
        </w:rPr>
      </w:pPr>
      <w:r>
        <w:rPr>
          <w:b/>
          <w:bCs/>
          <w:u w:val="single"/>
        </w:rPr>
        <w:t xml:space="preserve">Pozn.: </w:t>
      </w:r>
      <w:r w:rsidRPr="00AD1994">
        <w:t xml:space="preserve">V případě nevhodné podložní zeminy (při nedosažení požadavku Edef,2 = 60 </w:t>
      </w:r>
      <w:proofErr w:type="spellStart"/>
      <w:r w:rsidRPr="00AD1994">
        <w:t>MPa</w:t>
      </w:r>
      <w:proofErr w:type="spellEnd"/>
      <w:r w:rsidRPr="00AD1994">
        <w:t xml:space="preserve">) bude nevhodná zemina vyměněna za vhodný </w:t>
      </w:r>
      <w:proofErr w:type="spellStart"/>
      <w:r w:rsidRPr="00AD1994">
        <w:t>nenamrzavý</w:t>
      </w:r>
      <w:proofErr w:type="spellEnd"/>
      <w:r w:rsidRPr="00AD1994">
        <w:t xml:space="preserve"> materiál do hloubky min. 400 mm pod úrov</w:t>
      </w:r>
      <w:r>
        <w:t>e</w:t>
      </w:r>
      <w:r w:rsidRPr="00AD1994">
        <w:t xml:space="preserve">ň pláně a provede se separace geotextilií. </w:t>
      </w:r>
    </w:p>
    <w:p w14:paraId="4DC311DC" w14:textId="77777777" w:rsidR="003E0A35" w:rsidRPr="001A049E" w:rsidRDefault="003E0A35" w:rsidP="003E0A35">
      <w:pPr>
        <w:spacing w:before="240"/>
        <w:rPr>
          <w:b/>
          <w:bCs/>
          <w:highlight w:val="yellow"/>
        </w:rPr>
      </w:pPr>
      <w:r w:rsidRPr="001A049E">
        <w:rPr>
          <w:b/>
          <w:bCs/>
          <w:u w:val="single"/>
        </w:rPr>
        <w:t>Dlažba</w:t>
      </w:r>
      <w:r w:rsidRPr="001A049E">
        <w:rPr>
          <w:b/>
          <w:bCs/>
        </w:rPr>
        <w:t xml:space="preserve"> </w:t>
      </w:r>
      <w:r w:rsidRPr="001A049E">
        <w:t>– dle stávajícího skladby: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3E0A35" w:rsidRPr="00171C9D" w14:paraId="52680E33" w14:textId="77777777" w:rsidTr="00C144B6">
        <w:trPr>
          <w:trHeight w:val="416"/>
        </w:trPr>
        <w:tc>
          <w:tcPr>
            <w:tcW w:w="4894" w:type="dxa"/>
            <w:vAlign w:val="center"/>
          </w:tcPr>
          <w:p w14:paraId="4F90F924" w14:textId="77777777" w:rsidR="003E0A35" w:rsidRPr="00171C9D" w:rsidRDefault="003E0A35" w:rsidP="00C144B6">
            <w:pPr>
              <w:spacing w:before="60" w:line="276" w:lineRule="auto"/>
              <w:jc w:val="left"/>
              <w:rPr>
                <w:rFonts w:cs="Arial"/>
                <w:snapToGrid w:val="0"/>
              </w:rPr>
            </w:pPr>
            <w:r w:rsidRPr="00171C9D">
              <w:rPr>
                <w:rFonts w:cs="Arial"/>
                <w:snapToGrid w:val="0"/>
              </w:rPr>
              <w:t>- Dlažba dle stávajícího typu                                DL. I</w:t>
            </w:r>
          </w:p>
        </w:tc>
        <w:tc>
          <w:tcPr>
            <w:tcW w:w="1764" w:type="dxa"/>
            <w:vAlign w:val="center"/>
          </w:tcPr>
          <w:p w14:paraId="07B2BA37" w14:textId="77777777" w:rsidR="003E0A35" w:rsidRPr="00171C9D" w:rsidRDefault="003E0A35" w:rsidP="00C144B6">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60 mm</w:t>
            </w:r>
          </w:p>
        </w:tc>
        <w:tc>
          <w:tcPr>
            <w:tcW w:w="1701" w:type="dxa"/>
            <w:vAlign w:val="center"/>
          </w:tcPr>
          <w:p w14:paraId="6E9E852D" w14:textId="77777777" w:rsidR="003E0A35" w:rsidRPr="00171C9D" w:rsidRDefault="003E0A35" w:rsidP="00C144B6">
            <w:pPr>
              <w:spacing w:before="60" w:line="276" w:lineRule="auto"/>
              <w:jc w:val="center"/>
              <w:rPr>
                <w:rFonts w:cs="Arial"/>
                <w:snapToGrid w:val="0"/>
              </w:rPr>
            </w:pPr>
            <w:r w:rsidRPr="00171C9D">
              <w:rPr>
                <w:rFonts w:cs="Arial"/>
                <w:snapToGrid w:val="0"/>
              </w:rPr>
              <w:t>ČSN 73 61 31-1</w:t>
            </w:r>
          </w:p>
        </w:tc>
      </w:tr>
      <w:tr w:rsidR="003E0A35" w:rsidRPr="00171C9D" w14:paraId="41A7E772" w14:textId="77777777" w:rsidTr="00C144B6">
        <w:trPr>
          <w:trHeight w:val="109"/>
        </w:trPr>
        <w:tc>
          <w:tcPr>
            <w:tcW w:w="4894" w:type="dxa"/>
            <w:vAlign w:val="center"/>
          </w:tcPr>
          <w:p w14:paraId="7CF5A84B" w14:textId="77777777" w:rsidR="003E0A35" w:rsidRPr="00171C9D" w:rsidRDefault="003E0A35" w:rsidP="00C144B6">
            <w:pPr>
              <w:spacing w:before="60" w:line="276" w:lineRule="auto"/>
              <w:rPr>
                <w:rFonts w:cs="Arial"/>
                <w:snapToGrid w:val="0"/>
              </w:rPr>
            </w:pPr>
            <w:r w:rsidRPr="00171C9D">
              <w:rPr>
                <w:rFonts w:cs="Arial"/>
                <w:snapToGrid w:val="0"/>
              </w:rPr>
              <w:t>- Lože pod dlažbu z kameniva fr. 4/8 mm                KD</w:t>
            </w:r>
          </w:p>
        </w:tc>
        <w:tc>
          <w:tcPr>
            <w:tcW w:w="1764" w:type="dxa"/>
            <w:vAlign w:val="center"/>
          </w:tcPr>
          <w:p w14:paraId="7746496B" w14:textId="77777777" w:rsidR="003E0A35" w:rsidRPr="00171C9D" w:rsidRDefault="003E0A35" w:rsidP="00C144B6">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40 mm</w:t>
            </w:r>
          </w:p>
        </w:tc>
        <w:tc>
          <w:tcPr>
            <w:tcW w:w="1701" w:type="dxa"/>
            <w:vAlign w:val="center"/>
          </w:tcPr>
          <w:p w14:paraId="5E7B7798" w14:textId="77777777" w:rsidR="003E0A35" w:rsidRPr="00171C9D" w:rsidRDefault="003E0A35" w:rsidP="00C144B6">
            <w:pPr>
              <w:spacing w:before="60" w:line="276" w:lineRule="auto"/>
              <w:jc w:val="center"/>
              <w:rPr>
                <w:rFonts w:cs="Arial"/>
                <w:snapToGrid w:val="0"/>
              </w:rPr>
            </w:pPr>
            <w:r w:rsidRPr="00171C9D">
              <w:rPr>
                <w:rFonts w:cs="Arial"/>
                <w:snapToGrid w:val="0"/>
              </w:rPr>
              <w:t>ČSN 73 61 26-1</w:t>
            </w:r>
          </w:p>
        </w:tc>
      </w:tr>
      <w:tr w:rsidR="003E0A35" w:rsidRPr="00171C9D" w14:paraId="49476CAC" w14:textId="77777777" w:rsidTr="00C144B6">
        <w:trPr>
          <w:trHeight w:val="469"/>
        </w:trPr>
        <w:tc>
          <w:tcPr>
            <w:tcW w:w="4894" w:type="dxa"/>
            <w:vAlign w:val="center"/>
          </w:tcPr>
          <w:p w14:paraId="6166E976" w14:textId="77777777" w:rsidR="003E0A35" w:rsidRPr="00171C9D" w:rsidRDefault="003E0A35" w:rsidP="00C144B6">
            <w:pPr>
              <w:spacing w:before="60" w:line="276" w:lineRule="auto"/>
              <w:jc w:val="center"/>
              <w:rPr>
                <w:rFonts w:cs="Arial"/>
                <w:snapToGrid w:val="0"/>
              </w:rPr>
            </w:pPr>
            <w:r w:rsidRPr="00171C9D">
              <w:rPr>
                <w:rFonts w:cs="Arial"/>
                <w:snapToGrid w:val="0"/>
              </w:rPr>
              <w:t>- Štěrkodrť fr.0-32 mm                                    ŠD</w:t>
            </w:r>
            <w:r w:rsidRPr="00171C9D">
              <w:rPr>
                <w:rFonts w:cs="Arial"/>
                <w:snapToGrid w:val="0"/>
                <w:vertAlign w:val="subscript"/>
              </w:rPr>
              <w:t>B</w:t>
            </w:r>
            <w:r w:rsidRPr="00171C9D">
              <w:rPr>
                <w:rFonts w:cs="Arial"/>
                <w:snapToGrid w:val="0"/>
              </w:rPr>
              <w:t>, GE</w:t>
            </w:r>
          </w:p>
        </w:tc>
        <w:tc>
          <w:tcPr>
            <w:tcW w:w="1764" w:type="dxa"/>
            <w:vAlign w:val="center"/>
          </w:tcPr>
          <w:p w14:paraId="44174708" w14:textId="77777777" w:rsidR="003E0A35" w:rsidRPr="00171C9D" w:rsidRDefault="003E0A35" w:rsidP="00C144B6">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250 mm</w:t>
            </w:r>
          </w:p>
        </w:tc>
        <w:tc>
          <w:tcPr>
            <w:tcW w:w="1701" w:type="dxa"/>
            <w:vAlign w:val="center"/>
          </w:tcPr>
          <w:p w14:paraId="4C0CDEB7" w14:textId="77777777" w:rsidR="003E0A35" w:rsidRPr="00171C9D" w:rsidRDefault="003E0A35" w:rsidP="00C144B6">
            <w:pPr>
              <w:spacing w:before="60" w:line="276" w:lineRule="auto"/>
              <w:jc w:val="center"/>
              <w:rPr>
                <w:rFonts w:cs="Arial"/>
                <w:snapToGrid w:val="0"/>
              </w:rPr>
            </w:pPr>
            <w:r w:rsidRPr="00171C9D">
              <w:rPr>
                <w:rFonts w:cs="Arial"/>
                <w:snapToGrid w:val="0"/>
              </w:rPr>
              <w:t>ČSN EN 13285</w:t>
            </w:r>
          </w:p>
          <w:p w14:paraId="24C8E009" w14:textId="77777777" w:rsidR="003E0A35" w:rsidRPr="00171C9D" w:rsidRDefault="003E0A35" w:rsidP="00C144B6">
            <w:pPr>
              <w:spacing w:before="60" w:line="276" w:lineRule="auto"/>
              <w:jc w:val="center"/>
              <w:rPr>
                <w:rFonts w:cs="Arial"/>
                <w:snapToGrid w:val="0"/>
              </w:rPr>
            </w:pPr>
            <w:r w:rsidRPr="00171C9D">
              <w:rPr>
                <w:rFonts w:cs="Arial"/>
                <w:snapToGrid w:val="0"/>
              </w:rPr>
              <w:t>ČSN 73 61 26-1</w:t>
            </w:r>
          </w:p>
        </w:tc>
      </w:tr>
      <w:tr w:rsidR="003E0A35" w:rsidRPr="002413EB" w14:paraId="09241844" w14:textId="77777777" w:rsidTr="00C144B6">
        <w:tc>
          <w:tcPr>
            <w:tcW w:w="4894" w:type="dxa"/>
            <w:vAlign w:val="center"/>
          </w:tcPr>
          <w:p w14:paraId="5420CD30" w14:textId="77777777" w:rsidR="003E0A35" w:rsidRPr="00171C9D" w:rsidRDefault="003E0A35" w:rsidP="00C144B6">
            <w:pPr>
              <w:spacing w:before="60" w:line="276" w:lineRule="auto"/>
              <w:jc w:val="left"/>
              <w:rPr>
                <w:rFonts w:cs="Arial"/>
                <w:snapToGrid w:val="0"/>
              </w:rPr>
            </w:pPr>
            <w:r w:rsidRPr="00171C9D">
              <w:rPr>
                <w:rFonts w:cs="Arial"/>
                <w:snapToGrid w:val="0"/>
              </w:rPr>
              <w:t>CELKEM:</w:t>
            </w:r>
          </w:p>
        </w:tc>
        <w:tc>
          <w:tcPr>
            <w:tcW w:w="1764" w:type="dxa"/>
            <w:vAlign w:val="center"/>
          </w:tcPr>
          <w:p w14:paraId="096C87F4" w14:textId="77777777" w:rsidR="003E0A35" w:rsidRPr="00171C9D" w:rsidRDefault="003E0A35" w:rsidP="00C144B6">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350 mm</w:t>
            </w:r>
          </w:p>
        </w:tc>
        <w:tc>
          <w:tcPr>
            <w:tcW w:w="1701" w:type="dxa"/>
            <w:vAlign w:val="center"/>
          </w:tcPr>
          <w:p w14:paraId="23A84321" w14:textId="77777777" w:rsidR="003E0A35" w:rsidRPr="00171C9D" w:rsidRDefault="003E0A35" w:rsidP="00C144B6">
            <w:pPr>
              <w:spacing w:before="60" w:line="276" w:lineRule="auto"/>
              <w:jc w:val="center"/>
              <w:rPr>
                <w:rFonts w:cs="Arial"/>
                <w:snapToGrid w:val="0"/>
              </w:rPr>
            </w:pPr>
          </w:p>
        </w:tc>
      </w:tr>
    </w:tbl>
    <w:p w14:paraId="48C3A2EC" w14:textId="77777777" w:rsidR="003E0A35" w:rsidRDefault="003E0A35" w:rsidP="003E0A35">
      <w:pPr>
        <w:spacing w:before="240" w:after="120" w:line="276" w:lineRule="auto"/>
        <w:rPr>
          <w:rFonts w:cs="Arial"/>
          <w:szCs w:val="22"/>
        </w:rPr>
      </w:pPr>
      <w:r w:rsidRPr="001A049E">
        <w:rPr>
          <w:rFonts w:cs="Arial"/>
          <w:szCs w:val="22"/>
        </w:rPr>
        <w:t>V </w:t>
      </w:r>
      <w:r w:rsidRPr="001A049E">
        <w:rPr>
          <w:rFonts w:cs="Arial"/>
          <w:b/>
          <w:bCs/>
          <w:szCs w:val="22"/>
          <w:u w:val="single"/>
        </w:rPr>
        <w:t>nezpevněných plochách</w:t>
      </w:r>
      <w:r w:rsidRPr="001A049E">
        <w:rPr>
          <w:rFonts w:cs="Arial"/>
          <w:szCs w:val="22"/>
        </w:rPr>
        <w:t xml:space="preserve"> bude provedeno ohumusování tloušťky </w:t>
      </w:r>
      <w:r w:rsidR="00652545">
        <w:rPr>
          <w:rFonts w:cs="Arial"/>
          <w:szCs w:val="22"/>
        </w:rPr>
        <w:t>1</w:t>
      </w:r>
      <w:r w:rsidRPr="001A049E">
        <w:rPr>
          <w:rFonts w:cs="Arial"/>
          <w:szCs w:val="22"/>
        </w:rPr>
        <w:t>00 mm</w:t>
      </w:r>
      <w:r w:rsidR="00652545">
        <w:rPr>
          <w:rFonts w:cs="Arial"/>
          <w:szCs w:val="22"/>
        </w:rPr>
        <w:t>,</w:t>
      </w:r>
      <w:r w:rsidR="00652545" w:rsidRPr="001A049E">
        <w:rPr>
          <w:rFonts w:cs="Arial"/>
          <w:szCs w:val="22"/>
        </w:rPr>
        <w:t xml:space="preserve"> zatravnění travní směsí.</w:t>
      </w:r>
    </w:p>
    <w:p w14:paraId="144E16BF" w14:textId="77777777" w:rsidR="004A448F" w:rsidRPr="00044273" w:rsidRDefault="004A448F" w:rsidP="004A448F">
      <w:pPr>
        <w:pStyle w:val="Nadpis3"/>
        <w:numPr>
          <w:ilvl w:val="1"/>
          <w:numId w:val="5"/>
        </w:numPr>
        <w:spacing w:after="120"/>
        <w:ind w:left="360"/>
      </w:pPr>
      <w:bookmarkStart w:id="161" w:name="_Toc67373705"/>
      <w:r w:rsidRPr="00044273">
        <w:t>Manipulace s vytěženým materiálem</w:t>
      </w:r>
      <w:bookmarkEnd w:id="160"/>
      <w:bookmarkEnd w:id="161"/>
    </w:p>
    <w:p w14:paraId="12CB5D27" w14:textId="77777777" w:rsidR="00EA56D0" w:rsidRPr="00044273" w:rsidRDefault="004A448F" w:rsidP="004A448F">
      <w:pPr>
        <w:spacing w:line="276" w:lineRule="auto"/>
      </w:pPr>
      <w:r w:rsidRPr="00044273">
        <w:t>Veškerá vytěžená zemina z výkopů a rozebraná svrchní vrstva asfaltové komunikace bude vyvezena na povolenou sklá</w:t>
      </w:r>
      <w:r w:rsidR="002D6BD4" w:rsidRPr="00044273">
        <w:t>dku odpadů</w:t>
      </w:r>
      <w:r w:rsidRPr="00044273">
        <w:t xml:space="preserve"> (</w:t>
      </w:r>
      <w:r w:rsidR="00EA2006" w:rsidRPr="00044273">
        <w:t xml:space="preserve">předpokládaná </w:t>
      </w:r>
      <w:r w:rsidRPr="00044273">
        <w:t>vzdálenost do 1</w:t>
      </w:r>
      <w:r w:rsidR="00044273" w:rsidRPr="00044273">
        <w:t>5</w:t>
      </w:r>
      <w:r w:rsidRPr="00044273">
        <w:t xml:space="preserve"> km). </w:t>
      </w:r>
    </w:p>
    <w:p w14:paraId="1EC16AC0" w14:textId="77777777" w:rsidR="00623351" w:rsidRPr="00044273" w:rsidRDefault="00623351" w:rsidP="004A448F">
      <w:pPr>
        <w:pStyle w:val="Nadpis2"/>
        <w:numPr>
          <w:ilvl w:val="0"/>
          <w:numId w:val="4"/>
        </w:numPr>
        <w:ind w:left="360"/>
      </w:pPr>
      <w:bookmarkStart w:id="162" w:name="_Toc67373706"/>
      <w:r w:rsidRPr="00044273">
        <w:t>POŽADAVKY NA POSTUP STAVEBNÍCH A MONTÁŽNÍCH PRACÍ</w:t>
      </w:r>
      <w:bookmarkEnd w:id="162"/>
    </w:p>
    <w:p w14:paraId="7D290975" w14:textId="77777777" w:rsidR="00DB3FE3" w:rsidRPr="00044273" w:rsidRDefault="00DB3FE3" w:rsidP="00EF63BE">
      <w:pPr>
        <w:spacing w:after="60" w:line="276" w:lineRule="auto"/>
        <w:rPr>
          <w:rFonts w:cs="Arial"/>
        </w:rPr>
      </w:pPr>
      <w:r w:rsidRPr="00044273">
        <w:rPr>
          <w:rFonts w:cs="Arial"/>
        </w:rPr>
        <w:t>Předmětné SO je nutno realizovat v úzké koordinaci s ostatními stavebními objekty.</w:t>
      </w:r>
    </w:p>
    <w:p w14:paraId="2A5CD92C" w14:textId="3362A459" w:rsidR="00DB3FE3" w:rsidRPr="00044273" w:rsidRDefault="00DB3FE3" w:rsidP="00EF63BE">
      <w:pPr>
        <w:spacing w:after="60" w:line="276" w:lineRule="auto"/>
      </w:pPr>
      <w:r w:rsidRPr="00044273">
        <w:t>Po uložení vodovodního řadu bude provedena tlaková zkouška, de</w:t>
      </w:r>
      <w:r w:rsidR="00A161B9">
        <w:t>z</w:t>
      </w:r>
      <w:r w:rsidRPr="00044273">
        <w:t xml:space="preserve">infekce a proplach. Po obdržení kladného vyjádření laboratoře BVK, a.s. k jakosti vody odebrané z potrubí mohou být provedeny </w:t>
      </w:r>
      <w:proofErr w:type="spellStart"/>
      <w:r w:rsidRPr="00044273">
        <w:t>propoje</w:t>
      </w:r>
      <w:proofErr w:type="spellEnd"/>
      <w:r w:rsidRPr="00044273">
        <w:t xml:space="preserve"> na stávající vodovodní síť.</w:t>
      </w:r>
    </w:p>
    <w:p w14:paraId="470436A4" w14:textId="77777777" w:rsidR="00DB3FE3" w:rsidRPr="00044273" w:rsidRDefault="00B17978" w:rsidP="003678CD">
      <w:pPr>
        <w:spacing w:after="120" w:line="276" w:lineRule="auto"/>
      </w:pPr>
      <w:r w:rsidRPr="00044273">
        <w:t xml:space="preserve">Bude-li přerušena dodávka vody do napojených nemovitostí, oznámí přerušení dodávky vody zhotovitel na základě údajů od BVK, a.s. odběratelům nejméně 15 dnů před zahájením odstávky ve smyslu zákona č. 274/2001 Sb. ve znění pozdějších předpisů, § 9. Stavebník zajistí </w:t>
      </w:r>
      <w:r w:rsidRPr="00044273">
        <w:lastRenderedPageBreak/>
        <w:t>prostřednictvím úseku správy vodovodní sítě BVK, a.s. náhradní zásobování postižených odběratelů za úhradu. Obnovení dodávky vody musí být provedeno v oznámeném termínu.</w:t>
      </w:r>
    </w:p>
    <w:p w14:paraId="07B0FA43" w14:textId="77777777" w:rsidR="00623351" w:rsidRPr="00044273" w:rsidRDefault="00255DA6" w:rsidP="004A448F">
      <w:pPr>
        <w:pStyle w:val="Nadpis2"/>
        <w:numPr>
          <w:ilvl w:val="0"/>
          <w:numId w:val="4"/>
        </w:numPr>
        <w:ind w:left="360"/>
      </w:pPr>
      <w:bookmarkStart w:id="163" w:name="_Toc67373707"/>
      <w:bookmarkEnd w:id="0"/>
      <w:bookmarkEnd w:id="1"/>
      <w:bookmarkEnd w:id="65"/>
      <w:r w:rsidRPr="00044273">
        <w:t>ZÁVĚR</w:t>
      </w:r>
      <w:bookmarkEnd w:id="163"/>
    </w:p>
    <w:p w14:paraId="2B7D9729" w14:textId="77777777" w:rsidR="001E52A5" w:rsidRPr="00044273" w:rsidRDefault="001E52A5" w:rsidP="00EF63BE">
      <w:pPr>
        <w:spacing w:after="60" w:line="276" w:lineRule="auto"/>
      </w:pPr>
      <w:r w:rsidRPr="00044273">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rsidRPr="00044273">
        <w:br/>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14:paraId="0C1CC9ED" w14:textId="77777777" w:rsidR="001E52A5" w:rsidRPr="00044273" w:rsidRDefault="001E52A5" w:rsidP="00EF63BE">
      <w:pPr>
        <w:spacing w:after="60" w:line="276" w:lineRule="auto"/>
      </w:pPr>
      <w:r w:rsidRPr="00044273">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14:paraId="477B4E42" w14:textId="77777777" w:rsidR="001E52A5" w:rsidRPr="00044273" w:rsidRDefault="001E52A5" w:rsidP="00EF63BE">
      <w:pPr>
        <w:spacing w:after="60" w:line="276" w:lineRule="auto"/>
      </w:pPr>
      <w:r w:rsidRPr="00044273">
        <w:t>Zhotovitel je rovněž před vlastní stavbou povinen ověřit stávající výškové a polohopisné poměry, včetně dalších údajů, které jsou požadovány v projektové dokumentaci a ve stanoviscích přiložených v dokladové části PD.</w:t>
      </w:r>
    </w:p>
    <w:p w14:paraId="6076068D" w14:textId="77777777" w:rsidR="001E52A5" w:rsidRPr="00044273" w:rsidRDefault="001E52A5" w:rsidP="00EF63BE">
      <w:pPr>
        <w:spacing w:after="60" w:line="276" w:lineRule="auto"/>
      </w:pPr>
      <w:r w:rsidRPr="00044273">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rsidRPr="00044273">
        <w:t xml:space="preserve"> </w:t>
      </w:r>
      <w:r w:rsidRPr="00044273">
        <w:t>m, je nutno před vlastní stavbou projednat s Hasičským záchranným sborem města Brna.</w:t>
      </w:r>
    </w:p>
    <w:p w14:paraId="2AE6417D" w14:textId="77777777" w:rsidR="001E52A5" w:rsidRPr="00044273" w:rsidRDefault="001E52A5" w:rsidP="00EF63BE">
      <w:pPr>
        <w:spacing w:after="60" w:line="276" w:lineRule="auto"/>
      </w:pPr>
      <w:r w:rsidRPr="00044273">
        <w:t>Zhotovitel stavby je dále povinen za spolupráce investora dohodnout s majiteli jednotlivých nemovitostí systém zásobování a oznamovat jim předem termín zahájení a ukončení realizace jednotlivých úseků vodovodu, které se dotčených nemovitostí týkají.</w:t>
      </w:r>
    </w:p>
    <w:p w14:paraId="5E6B3253" w14:textId="77777777" w:rsidR="001E52A5" w:rsidRPr="00044273" w:rsidRDefault="001E52A5" w:rsidP="00EF63BE">
      <w:pPr>
        <w:spacing w:after="60" w:line="276" w:lineRule="auto"/>
      </w:pPr>
      <w:r w:rsidRPr="00044273">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rsidRPr="00044273">
        <w:br/>
      </w:r>
      <w:r w:rsidRPr="00044273">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14:paraId="517672CB" w14:textId="77777777" w:rsidR="001E52A5" w:rsidRPr="00044273" w:rsidRDefault="001E52A5" w:rsidP="00EF63BE">
      <w:pPr>
        <w:spacing w:after="60"/>
      </w:pPr>
      <w:r w:rsidRPr="00044273">
        <w:t xml:space="preserve">Případné zjištěné nedostatky budou zhotovitelem stavby bez prodlení odstraněny a po jejich odstranění bude možné dílo uvést do trvalého provozu. Zhotovitel stavby vyklidí objekty zařízení staveniště do předání díla k trvalému provozu. </w:t>
      </w:r>
    </w:p>
    <w:p w14:paraId="481EAB04" w14:textId="77777777" w:rsidR="00EF63BE" w:rsidRPr="00044273" w:rsidRDefault="00EF63BE" w:rsidP="00EF63BE">
      <w:pPr>
        <w:spacing w:after="60"/>
        <w:rPr>
          <w:rFonts w:cs="Arial"/>
          <w:szCs w:val="22"/>
        </w:rPr>
      </w:pPr>
    </w:p>
    <w:p w14:paraId="5B93870D" w14:textId="77777777" w:rsidR="00886FAE" w:rsidRPr="00044273" w:rsidRDefault="00886FAE" w:rsidP="007C3514">
      <w:pPr>
        <w:pStyle w:val="Normalodstavec"/>
      </w:pPr>
    </w:p>
    <w:p w14:paraId="45B0EC51" w14:textId="77777777" w:rsidR="00886FAE" w:rsidRPr="00044273" w:rsidRDefault="00886FAE" w:rsidP="00886FAE">
      <w:pPr>
        <w:pStyle w:val="Normalodstavec"/>
        <w:tabs>
          <w:tab w:val="right" w:pos="8504"/>
        </w:tabs>
      </w:pPr>
      <w:r w:rsidRPr="00044273">
        <w:t xml:space="preserve">Brno, </w:t>
      </w:r>
      <w:r w:rsidR="0050724B">
        <w:t>leden 2021</w:t>
      </w:r>
      <w:r w:rsidRPr="00044273">
        <w:tab/>
        <w:t xml:space="preserve">Ing. </w:t>
      </w:r>
      <w:r w:rsidR="00EF63BE" w:rsidRPr="00044273">
        <w:t>Jana Hanzalová</w:t>
      </w:r>
    </w:p>
    <w:p w14:paraId="2F66BD2A" w14:textId="77777777" w:rsidR="00C776AF" w:rsidRPr="007C3514" w:rsidRDefault="00C776AF" w:rsidP="00886FAE">
      <w:pPr>
        <w:pStyle w:val="Normalodstavec"/>
        <w:tabs>
          <w:tab w:val="right" w:pos="8504"/>
        </w:tabs>
      </w:pPr>
      <w:r w:rsidRPr="00044273">
        <w:tab/>
        <w:t>Ing. Zuzana Műnsterová</w:t>
      </w:r>
    </w:p>
    <w:sectPr w:rsidR="00C776AF" w:rsidRPr="007C3514" w:rsidSect="00112440">
      <w:headerReference w:type="even" r:id="rId15"/>
      <w:headerReference w:type="default" r:id="rId16"/>
      <w:footerReference w:type="even" r:id="rId17"/>
      <w:footerReference w:type="default" r:id="rId18"/>
      <w:headerReference w:type="first" r:id="rId19"/>
      <w:footerReference w:type="first" r:id="rId20"/>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87BFC" w14:textId="77777777" w:rsidR="00A205D4" w:rsidRDefault="00A205D4" w:rsidP="00207A11">
      <w:r>
        <w:separator/>
      </w:r>
    </w:p>
  </w:endnote>
  <w:endnote w:type="continuationSeparator" w:id="0">
    <w:p w14:paraId="26D8B39A" w14:textId="77777777" w:rsidR="00A205D4" w:rsidRDefault="00A205D4"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BC09" w14:textId="77777777" w:rsidR="00A205D4" w:rsidRDefault="00A205D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98A3A" w14:textId="77777777" w:rsidR="00A205D4" w:rsidRDefault="00A205D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A205D4" w:rsidRPr="00AA14F6" w14:paraId="442F8E95" w14:textId="77777777" w:rsidTr="000A698A">
      <w:trPr>
        <w:trHeight w:val="2098"/>
        <w:jc w:val="center"/>
      </w:trPr>
      <w:tc>
        <w:tcPr>
          <w:tcW w:w="8504" w:type="dxa"/>
          <w:gridSpan w:val="3"/>
          <w:tcBorders>
            <w:top w:val="single" w:sz="4" w:space="0" w:color="auto"/>
          </w:tcBorders>
          <w:tcMar>
            <w:top w:w="113" w:type="dxa"/>
          </w:tcMar>
        </w:tcPr>
        <w:p w14:paraId="3CF9F8E1" w14:textId="77777777" w:rsidR="00A205D4" w:rsidRDefault="006E7FC5"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A205D4">
                <w:rPr>
                  <w:bCs/>
                  <w:caps/>
                  <w:color w:val="000000" w:themeColor="text1"/>
                  <w:sz w:val="24"/>
                  <w:szCs w:val="24"/>
                </w:rPr>
                <w:t>Objednatel:</w:t>
              </w:r>
            </w:sdtContent>
          </w:sdt>
        </w:p>
        <w:p w14:paraId="5CCD94AC" w14:textId="77777777" w:rsidR="00A205D4" w:rsidRDefault="00A205D4" w:rsidP="00A65D85">
          <w:pPr>
            <w:spacing w:before="120" w:line="276" w:lineRule="auto"/>
            <w:jc w:val="center"/>
            <w:rPr>
              <w:caps/>
              <w:color w:val="000000" w:themeColor="text1"/>
              <w:sz w:val="24"/>
              <w:szCs w:val="24"/>
            </w:rPr>
          </w:pPr>
          <w:r>
            <w:rPr>
              <w:color w:val="000000" w:themeColor="text1"/>
              <w:sz w:val="24"/>
              <w:szCs w:val="24"/>
            </w:rPr>
            <w:t>Statutární město Brno</w:t>
          </w:r>
        </w:p>
        <w:p w14:paraId="55CD6885" w14:textId="77777777" w:rsidR="00A205D4" w:rsidRPr="00C5703F" w:rsidRDefault="00A205D4"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A205D4" w:rsidRPr="00AA14F6" w14:paraId="3BF76C9B" w14:textId="77777777" w:rsidTr="000A698A">
      <w:trPr>
        <w:trHeight w:val="851"/>
        <w:jc w:val="center"/>
      </w:trPr>
      <w:tc>
        <w:tcPr>
          <w:tcW w:w="2834" w:type="dxa"/>
          <w:tcMar>
            <w:left w:w="113" w:type="dxa"/>
            <w:bottom w:w="113" w:type="dxa"/>
          </w:tcMar>
          <w:vAlign w:val="bottom"/>
        </w:tcPr>
        <w:p w14:paraId="6F7DC2EB" w14:textId="77777777" w:rsidR="00A205D4" w:rsidRPr="0037186F" w:rsidRDefault="00A205D4" w:rsidP="000A698A">
          <w:pPr>
            <w:jc w:val="center"/>
            <w:rPr>
              <w:color w:val="000000" w:themeColor="text1"/>
              <w:sz w:val="12"/>
            </w:rPr>
          </w:pPr>
        </w:p>
      </w:tc>
      <w:tc>
        <w:tcPr>
          <w:tcW w:w="2835" w:type="dxa"/>
          <w:tcMar>
            <w:left w:w="113" w:type="dxa"/>
            <w:bottom w:w="113" w:type="dxa"/>
          </w:tcMar>
          <w:vAlign w:val="bottom"/>
        </w:tcPr>
        <w:p w14:paraId="46AB9493" w14:textId="77777777" w:rsidR="00A205D4" w:rsidRPr="00C5703F" w:rsidRDefault="00A205D4" w:rsidP="000A698A">
          <w:pPr>
            <w:jc w:val="center"/>
            <w:rPr>
              <w:b/>
              <w:color w:val="000000" w:themeColor="text1"/>
              <w:sz w:val="12"/>
            </w:rPr>
          </w:pPr>
          <w:r>
            <w:rPr>
              <w:noProof/>
              <w:color w:val="000000" w:themeColor="text1"/>
            </w:rPr>
            <mc:AlternateContent>
              <mc:Choice Requires="wpc">
                <w:drawing>
                  <wp:inline distT="0" distB="0" distL="0" distR="0" wp14:anchorId="07BD9C5F" wp14:editId="10248B0F">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14:paraId="3F6FB820" w14:textId="77777777" w:rsidR="00A205D4" w:rsidRPr="0037186F" w:rsidRDefault="00A205D4" w:rsidP="000A698A">
          <w:pPr>
            <w:jc w:val="center"/>
            <w:rPr>
              <w:color w:val="000000" w:themeColor="text1"/>
              <w:sz w:val="12"/>
            </w:rPr>
          </w:pPr>
        </w:p>
      </w:tc>
    </w:tr>
    <w:tr w:rsidR="00A205D4" w:rsidRPr="00AA14F6" w14:paraId="67DF53D3" w14:textId="77777777"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14:paraId="1E0E4D01" w14:textId="77777777" w:rsidR="00A205D4" w:rsidRPr="0037186F" w:rsidRDefault="00A205D4"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14:paraId="25ACD8E9" w14:textId="77777777" w:rsidR="00A205D4" w:rsidRPr="008A758D" w:rsidRDefault="00A205D4"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14:paraId="730A294D" w14:textId="77777777" w:rsidR="00A205D4" w:rsidRPr="0037186F" w:rsidRDefault="00A205D4" w:rsidP="000A698A">
          <w:pPr>
            <w:jc w:val="left"/>
            <w:rPr>
              <w:color w:val="000000" w:themeColor="text1"/>
              <w:sz w:val="12"/>
            </w:rPr>
          </w:pPr>
        </w:p>
      </w:tc>
    </w:tr>
    <w:tr w:rsidR="00A205D4" w:rsidRPr="00AA14F6" w14:paraId="0CD071F1" w14:textId="77777777" w:rsidTr="000A698A">
      <w:trPr>
        <w:trHeight w:val="227"/>
        <w:jc w:val="center"/>
      </w:trPr>
      <w:tc>
        <w:tcPr>
          <w:tcW w:w="2834" w:type="dxa"/>
          <w:tcMar>
            <w:left w:w="113" w:type="dxa"/>
          </w:tcMar>
          <w:vAlign w:val="center"/>
        </w:tcPr>
        <w:p w14:paraId="7D9FB25F" w14:textId="77777777" w:rsidR="00A205D4" w:rsidRPr="0037186F" w:rsidRDefault="00A205D4" w:rsidP="000A698A">
          <w:pPr>
            <w:jc w:val="left"/>
            <w:rPr>
              <w:color w:val="000000" w:themeColor="text1"/>
              <w:sz w:val="12"/>
            </w:rPr>
          </w:pPr>
        </w:p>
      </w:tc>
      <w:tc>
        <w:tcPr>
          <w:tcW w:w="2835" w:type="dxa"/>
          <w:tcMar>
            <w:left w:w="113" w:type="dxa"/>
          </w:tcMar>
          <w:vAlign w:val="center"/>
        </w:tcPr>
        <w:p w14:paraId="728AD5DA" w14:textId="77777777" w:rsidR="00A205D4" w:rsidRDefault="00A205D4" w:rsidP="00A65D85">
          <w:pPr>
            <w:jc w:val="left"/>
            <w:rPr>
              <w:color w:val="000000" w:themeColor="text1"/>
              <w:sz w:val="12"/>
            </w:rPr>
          </w:pPr>
          <w:r>
            <w:rPr>
              <w:color w:val="000000" w:themeColor="text1"/>
              <w:sz w:val="12"/>
            </w:rPr>
            <w:t>Divize Morava</w:t>
          </w:r>
        </w:p>
        <w:p w14:paraId="533B0966" w14:textId="77777777" w:rsidR="00A205D4" w:rsidRDefault="00A205D4" w:rsidP="00A65D85">
          <w:pPr>
            <w:jc w:val="left"/>
            <w:rPr>
              <w:color w:val="000000" w:themeColor="text1"/>
              <w:sz w:val="12"/>
            </w:rPr>
          </w:pPr>
          <w:r>
            <w:rPr>
              <w:color w:val="000000" w:themeColor="text1"/>
              <w:sz w:val="12"/>
            </w:rPr>
            <w:t>Minská 1337/18, 616 00 Brno</w:t>
          </w:r>
        </w:p>
        <w:p w14:paraId="1AE47BFA" w14:textId="77777777" w:rsidR="00A205D4" w:rsidRDefault="00A205D4" w:rsidP="00A65D85">
          <w:pPr>
            <w:jc w:val="left"/>
            <w:rPr>
              <w:color w:val="000000" w:themeColor="text1"/>
              <w:sz w:val="12"/>
            </w:rPr>
          </w:pPr>
          <w:r w:rsidRPr="00DD3884">
            <w:rPr>
              <w:color w:val="000000" w:themeColor="text1"/>
              <w:sz w:val="12"/>
            </w:rPr>
            <w:t>www.sweco.cz</w:t>
          </w:r>
        </w:p>
        <w:p w14:paraId="4A74EB34" w14:textId="77777777" w:rsidR="00A205D4" w:rsidRDefault="00A205D4" w:rsidP="00A65D85">
          <w:pPr>
            <w:jc w:val="left"/>
            <w:rPr>
              <w:color w:val="000000" w:themeColor="text1"/>
              <w:sz w:val="12"/>
            </w:rPr>
          </w:pPr>
        </w:p>
        <w:p w14:paraId="02700B60" w14:textId="77777777" w:rsidR="00A205D4" w:rsidRDefault="00A205D4"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21-9079-0300</w:t>
          </w:r>
        </w:p>
        <w:p w14:paraId="1F71216B" w14:textId="77777777" w:rsidR="00A205D4" w:rsidRPr="0037186F" w:rsidRDefault="00A205D4"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9079</w:t>
              </w:r>
            </w:sdtContent>
          </w:sdt>
        </w:p>
      </w:tc>
      <w:tc>
        <w:tcPr>
          <w:tcW w:w="2835" w:type="dxa"/>
          <w:tcMar>
            <w:left w:w="113" w:type="dxa"/>
          </w:tcMar>
          <w:vAlign w:val="center"/>
        </w:tcPr>
        <w:p w14:paraId="521BBA8C" w14:textId="77777777" w:rsidR="00A205D4" w:rsidRPr="0037186F" w:rsidRDefault="00A205D4" w:rsidP="000A698A">
          <w:pPr>
            <w:jc w:val="left"/>
            <w:rPr>
              <w:color w:val="000000" w:themeColor="text1"/>
              <w:sz w:val="12"/>
            </w:rPr>
          </w:pPr>
        </w:p>
      </w:tc>
    </w:tr>
  </w:tbl>
  <w:p w14:paraId="33AFDF4D" w14:textId="77777777" w:rsidR="00A205D4" w:rsidRDefault="00A205D4" w:rsidP="00B1494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205D4" w14:paraId="54E7A186" w14:textId="77777777" w:rsidTr="000A698A">
      <w:trPr>
        <w:trHeight w:val="227"/>
        <w:jc w:val="center"/>
      </w:trPr>
      <w:tc>
        <w:tcPr>
          <w:tcW w:w="4253" w:type="dxa"/>
          <w:tcBorders>
            <w:top w:val="nil"/>
            <w:left w:val="nil"/>
            <w:bottom w:val="single" w:sz="4" w:space="0" w:color="auto"/>
            <w:right w:val="nil"/>
          </w:tcBorders>
          <w:tcMar>
            <w:left w:w="113" w:type="dxa"/>
          </w:tcMar>
          <w:vAlign w:val="bottom"/>
        </w:tcPr>
        <w:p w14:paraId="70151C9C" w14:textId="77777777" w:rsidR="00A205D4" w:rsidRDefault="00A205D4"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74F778F1" w14:textId="77777777" w:rsidR="00A205D4" w:rsidRPr="00B40E75" w:rsidRDefault="00A205D4"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A205D4" w14:paraId="528F6383" w14:textId="77777777" w:rsidTr="000A698A">
      <w:trPr>
        <w:trHeight w:val="227"/>
        <w:jc w:val="center"/>
      </w:trPr>
      <w:tc>
        <w:tcPr>
          <w:tcW w:w="4253" w:type="dxa"/>
          <w:tcBorders>
            <w:bottom w:val="nil"/>
            <w:right w:val="nil"/>
          </w:tcBorders>
          <w:tcMar>
            <w:left w:w="113" w:type="dxa"/>
          </w:tcMar>
          <w:vAlign w:val="bottom"/>
        </w:tcPr>
        <w:p w14:paraId="552C61C7" w14:textId="77777777" w:rsidR="00A205D4" w:rsidRDefault="00A205D4"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22AFEFCD" w14:textId="77777777" w:rsidR="00A205D4" w:rsidRDefault="00A205D4"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A205D4" w14:paraId="6BE9314B" w14:textId="77777777" w:rsidTr="000A698A">
      <w:trPr>
        <w:trHeight w:val="170"/>
        <w:jc w:val="center"/>
      </w:trPr>
      <w:tc>
        <w:tcPr>
          <w:tcW w:w="4253" w:type="dxa"/>
          <w:tcBorders>
            <w:top w:val="nil"/>
            <w:left w:val="nil"/>
            <w:bottom w:val="nil"/>
            <w:right w:val="nil"/>
          </w:tcBorders>
          <w:tcMar>
            <w:left w:w="113" w:type="dxa"/>
          </w:tcMar>
          <w:vAlign w:val="bottom"/>
        </w:tcPr>
        <w:p w14:paraId="61E982D6" w14:textId="77777777" w:rsidR="00A205D4" w:rsidRDefault="00A205D4"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564D3B4F" w14:textId="77777777" w:rsidR="00A205D4" w:rsidRPr="00B40E75" w:rsidRDefault="00A205D4"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14:paraId="6C150427" w14:textId="77777777" w:rsidR="00A205D4" w:rsidRPr="00F81B53" w:rsidRDefault="00A205D4" w:rsidP="004F527E">
    <w:pPr>
      <w:pStyle w:val="Zpat"/>
      <w:spacing w:line="100" w:lineRule="exact"/>
      <w:ind w:right="142"/>
      <w:jc w:val="left"/>
      <w:rPr>
        <w:color w:val="000000" w:themeColor="text1"/>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205D4" w14:paraId="69650A8D" w14:textId="77777777" w:rsidTr="008E1651">
      <w:trPr>
        <w:trHeight w:val="227"/>
        <w:jc w:val="center"/>
      </w:trPr>
      <w:tc>
        <w:tcPr>
          <w:tcW w:w="5103" w:type="dxa"/>
          <w:tcBorders>
            <w:top w:val="nil"/>
            <w:left w:val="nil"/>
            <w:bottom w:val="single" w:sz="4" w:space="0" w:color="auto"/>
            <w:right w:val="nil"/>
          </w:tcBorders>
          <w:tcMar>
            <w:left w:w="113" w:type="dxa"/>
          </w:tcMar>
          <w:vAlign w:val="bottom"/>
        </w:tcPr>
        <w:p w14:paraId="16C5C94D" w14:textId="77777777" w:rsidR="00A205D4" w:rsidRDefault="00A205D4"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14:paraId="3CC840A7" w14:textId="77777777" w:rsidR="00A205D4" w:rsidRPr="00B40E75" w:rsidRDefault="00A205D4"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A205D4" w14:paraId="035AA2BC" w14:textId="77777777" w:rsidTr="008E1651">
      <w:trPr>
        <w:trHeight w:val="227"/>
        <w:jc w:val="center"/>
      </w:trPr>
      <w:tc>
        <w:tcPr>
          <w:tcW w:w="5103" w:type="dxa"/>
          <w:tcBorders>
            <w:bottom w:val="nil"/>
            <w:right w:val="nil"/>
          </w:tcBorders>
          <w:tcMar>
            <w:left w:w="113" w:type="dxa"/>
          </w:tcMar>
          <w:vAlign w:val="bottom"/>
        </w:tcPr>
        <w:p w14:paraId="6452B2CA" w14:textId="77777777" w:rsidR="00A205D4" w:rsidRDefault="00A205D4"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21-9079-0300</w:t>
              </w:r>
            </w:sdtContent>
          </w:sdt>
        </w:p>
      </w:tc>
      <w:tc>
        <w:tcPr>
          <w:tcW w:w="3402" w:type="dxa"/>
          <w:tcBorders>
            <w:left w:val="nil"/>
            <w:bottom w:val="nil"/>
            <w:right w:val="nil"/>
          </w:tcBorders>
          <w:vAlign w:val="bottom"/>
        </w:tcPr>
        <w:p w14:paraId="53A1DAFB" w14:textId="77777777" w:rsidR="00A205D4" w:rsidRDefault="00A205D4"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0</w:t>
              </w:r>
            </w:sdtContent>
          </w:sdt>
        </w:p>
      </w:tc>
    </w:tr>
    <w:tr w:rsidR="00A205D4" w14:paraId="3DE6E7AF" w14:textId="77777777" w:rsidTr="008E1651">
      <w:trPr>
        <w:trHeight w:val="170"/>
        <w:jc w:val="center"/>
      </w:trPr>
      <w:tc>
        <w:tcPr>
          <w:tcW w:w="5103" w:type="dxa"/>
          <w:tcBorders>
            <w:top w:val="nil"/>
            <w:left w:val="nil"/>
            <w:bottom w:val="nil"/>
            <w:right w:val="nil"/>
          </w:tcBorders>
          <w:tcMar>
            <w:left w:w="113" w:type="dxa"/>
          </w:tcMar>
          <w:vAlign w:val="bottom"/>
        </w:tcPr>
        <w:p w14:paraId="4721A7B7" w14:textId="77777777" w:rsidR="00A205D4" w:rsidRDefault="00A205D4"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9079</w:t>
              </w:r>
            </w:sdtContent>
          </w:sdt>
        </w:p>
      </w:tc>
      <w:tc>
        <w:tcPr>
          <w:tcW w:w="3402" w:type="dxa"/>
          <w:tcBorders>
            <w:top w:val="nil"/>
            <w:left w:val="nil"/>
            <w:bottom w:val="nil"/>
            <w:right w:val="nil"/>
          </w:tcBorders>
          <w:vAlign w:val="bottom"/>
        </w:tcPr>
        <w:p w14:paraId="712BF1C4" w14:textId="77777777" w:rsidR="00A205D4" w:rsidRPr="00B40E75" w:rsidRDefault="00A205D4"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14:paraId="5E530B99" w14:textId="77777777" w:rsidR="00A205D4" w:rsidRPr="00F81B53" w:rsidRDefault="00A205D4" w:rsidP="004F527E">
    <w:pPr>
      <w:pStyle w:val="Zpat"/>
      <w:spacing w:line="100" w:lineRule="exact"/>
      <w:ind w:right="142"/>
      <w:jc w:val="left"/>
      <w:rPr>
        <w:color w:val="000000" w:themeColor="text1"/>
        <w:sz w:val="12"/>
        <w:szCs w:val="1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205D4" w14:paraId="4E8CA9C7" w14:textId="77777777" w:rsidTr="000A698A">
      <w:trPr>
        <w:trHeight w:val="227"/>
        <w:jc w:val="center"/>
      </w:trPr>
      <w:tc>
        <w:tcPr>
          <w:tcW w:w="4253" w:type="dxa"/>
          <w:tcBorders>
            <w:top w:val="nil"/>
            <w:left w:val="nil"/>
            <w:bottom w:val="single" w:sz="4" w:space="0" w:color="auto"/>
            <w:right w:val="nil"/>
          </w:tcBorders>
          <w:tcMar>
            <w:left w:w="113" w:type="dxa"/>
          </w:tcMar>
          <w:vAlign w:val="bottom"/>
        </w:tcPr>
        <w:p w14:paraId="0F917EAB" w14:textId="77777777" w:rsidR="00A205D4" w:rsidRDefault="00A205D4"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5BB51FAA" w14:textId="77777777" w:rsidR="00A205D4" w:rsidRPr="00B40E75" w:rsidRDefault="00A205D4"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A205D4" w14:paraId="4CFEE87F" w14:textId="77777777" w:rsidTr="000A698A">
      <w:trPr>
        <w:trHeight w:val="227"/>
        <w:jc w:val="center"/>
      </w:trPr>
      <w:tc>
        <w:tcPr>
          <w:tcW w:w="4253" w:type="dxa"/>
          <w:tcBorders>
            <w:bottom w:val="nil"/>
            <w:right w:val="nil"/>
          </w:tcBorders>
          <w:tcMar>
            <w:left w:w="113" w:type="dxa"/>
          </w:tcMar>
          <w:vAlign w:val="bottom"/>
        </w:tcPr>
        <w:p w14:paraId="055A1C26" w14:textId="77777777" w:rsidR="00A205D4" w:rsidRDefault="00A205D4"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6CF6A403" w14:textId="77777777" w:rsidR="00A205D4" w:rsidRDefault="00A205D4"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A205D4" w14:paraId="502734BA" w14:textId="77777777" w:rsidTr="000A698A">
      <w:trPr>
        <w:trHeight w:val="170"/>
        <w:jc w:val="center"/>
      </w:trPr>
      <w:tc>
        <w:tcPr>
          <w:tcW w:w="4253" w:type="dxa"/>
          <w:tcBorders>
            <w:top w:val="nil"/>
            <w:left w:val="nil"/>
            <w:bottom w:val="nil"/>
            <w:right w:val="nil"/>
          </w:tcBorders>
          <w:tcMar>
            <w:left w:w="113" w:type="dxa"/>
          </w:tcMar>
          <w:vAlign w:val="bottom"/>
        </w:tcPr>
        <w:p w14:paraId="6A2A2F12" w14:textId="77777777" w:rsidR="00A205D4" w:rsidRDefault="00A205D4"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6F5CA4B2" w14:textId="77777777" w:rsidR="00A205D4" w:rsidRPr="00B40E75" w:rsidRDefault="00A205D4"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14:paraId="0B1EAB59" w14:textId="77777777" w:rsidR="00A205D4" w:rsidRPr="00F81B53" w:rsidRDefault="00A205D4"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8447A" w14:textId="77777777" w:rsidR="00A205D4" w:rsidRDefault="00A205D4" w:rsidP="00207A11">
      <w:r>
        <w:separator/>
      </w:r>
    </w:p>
  </w:footnote>
  <w:footnote w:type="continuationSeparator" w:id="0">
    <w:p w14:paraId="14810018" w14:textId="77777777" w:rsidR="00A205D4" w:rsidRDefault="00A205D4"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8F62D" w14:textId="77777777" w:rsidR="00A205D4" w:rsidRDefault="00A205D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9D757" w14:textId="77777777" w:rsidR="00A205D4" w:rsidRDefault="00A205D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F3D60" w14:textId="77777777" w:rsidR="00A205D4" w:rsidRDefault="00A205D4" w:rsidP="0093354C">
    <w:pPr>
      <w:pStyle w:val="Zhlav"/>
      <w:tabs>
        <w:tab w:val="clear" w:pos="4536"/>
        <w:tab w:val="clear" w:pos="9072"/>
      </w:tabs>
    </w:pPr>
  </w:p>
  <w:p w14:paraId="2F227334" w14:textId="77777777" w:rsidR="00A205D4" w:rsidRPr="0093354C" w:rsidRDefault="00A205D4" w:rsidP="0093354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B1382" w14:textId="77777777" w:rsidR="00A205D4" w:rsidRPr="00AE3921" w:rsidRDefault="00A205D4"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4F767CF" wp14:editId="0256543C">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205D4" w:rsidRPr="00AE3921" w14:paraId="3952EAAD" w14:textId="77777777" w:rsidTr="000A698A">
      <w:trPr>
        <w:trHeight w:val="227"/>
        <w:jc w:val="center"/>
      </w:trPr>
      <w:tc>
        <w:tcPr>
          <w:tcW w:w="5103" w:type="dxa"/>
          <w:vAlign w:val="center"/>
        </w:tcPr>
        <w:p w14:paraId="49E85D55" w14:textId="77777777" w:rsidR="00A205D4" w:rsidRPr="00AE3921" w:rsidRDefault="006E7FC5"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A205D4">
                <w:rPr>
                  <w:color w:val="000000" w:themeColor="text1"/>
                  <w:sz w:val="12"/>
                  <w:szCs w:val="12"/>
                </w:rPr>
                <w:t>Název akce1</w:t>
              </w:r>
            </w:sdtContent>
          </w:sdt>
          <w:r w:rsidR="00A205D4"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A205D4">
                <w:rPr>
                  <w:color w:val="000000" w:themeColor="text1"/>
                  <w:sz w:val="12"/>
                  <w:szCs w:val="12"/>
                </w:rPr>
                <w:t>Název akce2</w:t>
              </w:r>
            </w:sdtContent>
          </w:sdt>
          <w:r w:rsidR="00A205D4"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A205D4">
                <w:rPr>
                  <w:color w:val="000000" w:themeColor="text1"/>
                  <w:sz w:val="12"/>
                  <w:szCs w:val="12"/>
                </w:rPr>
                <w:t>Název akce3</w:t>
              </w:r>
            </w:sdtContent>
          </w:sdt>
        </w:p>
      </w:tc>
      <w:tc>
        <w:tcPr>
          <w:tcW w:w="3402" w:type="dxa"/>
          <w:tcMar>
            <w:left w:w="113" w:type="dxa"/>
          </w:tcMar>
          <w:vAlign w:val="center"/>
        </w:tcPr>
        <w:p w14:paraId="7251706D" w14:textId="77777777" w:rsidR="00A205D4" w:rsidRPr="00AE3921" w:rsidRDefault="006E7FC5"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A205D4">
                <w:rPr>
                  <w:bCs/>
                  <w:color w:val="000000" w:themeColor="text1"/>
                  <w:sz w:val="12"/>
                  <w:szCs w:val="12"/>
                </w:rPr>
                <w:t>B</w:t>
              </w:r>
            </w:sdtContent>
          </w:sdt>
          <w:r w:rsidR="00A205D4">
            <w:rPr>
              <w:bCs/>
              <w:color w:val="000000" w:themeColor="text1"/>
              <w:sz w:val="12"/>
              <w:szCs w:val="12"/>
            </w:rPr>
            <w:t xml:space="preserve">  </w:t>
          </w:r>
          <w:r w:rsidR="00A205D4"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A205D4">
                <w:rPr>
                  <w:bCs/>
                  <w:color w:val="000000" w:themeColor="text1"/>
                  <w:sz w:val="12"/>
                  <w:szCs w:val="12"/>
                </w:rPr>
                <w:t>Souhrnná technická zpráva</w:t>
              </w:r>
            </w:sdtContent>
          </w:sdt>
        </w:p>
      </w:tc>
    </w:tr>
    <w:tr w:rsidR="00A205D4" w:rsidRPr="00AE3921" w14:paraId="79A88117" w14:textId="77777777" w:rsidTr="000A698A">
      <w:trPr>
        <w:trHeight w:val="227"/>
        <w:jc w:val="center"/>
      </w:trPr>
      <w:tc>
        <w:tcPr>
          <w:tcW w:w="5103" w:type="dxa"/>
          <w:vAlign w:val="center"/>
        </w:tcPr>
        <w:p w14:paraId="3D01CA09" w14:textId="77777777" w:rsidR="00A205D4" w:rsidRPr="00AE3921" w:rsidRDefault="006E7FC5"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A205D4">
                <w:rPr>
                  <w:color w:val="000000" w:themeColor="text1"/>
                  <w:sz w:val="12"/>
                  <w:szCs w:val="12"/>
                </w:rPr>
                <w:t>Doplňující název akce</w:t>
              </w:r>
            </w:sdtContent>
          </w:sdt>
        </w:p>
      </w:tc>
      <w:tc>
        <w:tcPr>
          <w:tcW w:w="3402" w:type="dxa"/>
          <w:tcMar>
            <w:left w:w="113" w:type="dxa"/>
          </w:tcMar>
          <w:vAlign w:val="center"/>
        </w:tcPr>
        <w:p w14:paraId="08B09749" w14:textId="77777777" w:rsidR="00A205D4" w:rsidRPr="00AE3921" w:rsidRDefault="006E7FC5"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A205D4">
                <w:rPr>
                  <w:color w:val="000000" w:themeColor="text1"/>
                  <w:sz w:val="12"/>
                  <w:szCs w:val="12"/>
                </w:rPr>
                <w:t>DUR</w:t>
              </w:r>
            </w:sdtContent>
          </w:sdt>
        </w:p>
      </w:tc>
    </w:tr>
  </w:tbl>
  <w:p w14:paraId="506D4AB0" w14:textId="77777777" w:rsidR="00A205D4" w:rsidRPr="00AE3921" w:rsidRDefault="00A205D4" w:rsidP="004F527E">
    <w:pPr>
      <w:pStyle w:val="Zhlav"/>
      <w:rPr>
        <w:color w:val="000000" w:themeColor="text1"/>
        <w:sz w:val="12"/>
        <w:szCs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A7400" w14:textId="77777777" w:rsidR="00A205D4" w:rsidRPr="00AE3921" w:rsidRDefault="00A205D4"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44EA21B7" wp14:editId="651C51DB">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205D4" w:rsidRPr="00AE3921" w14:paraId="26785236" w14:textId="77777777" w:rsidTr="000A698A">
      <w:trPr>
        <w:trHeight w:val="227"/>
        <w:jc w:val="center"/>
      </w:trPr>
      <w:tc>
        <w:tcPr>
          <w:tcW w:w="5103" w:type="dxa"/>
          <w:vAlign w:val="center"/>
        </w:tcPr>
        <w:p w14:paraId="1B80F7FF" w14:textId="77777777" w:rsidR="00A205D4" w:rsidRPr="00AE3921" w:rsidRDefault="006E7FC5"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A205D4" w:rsidRPr="00DA707A">
                <w:rPr>
                  <w:color w:val="000000" w:themeColor="text1"/>
                  <w:sz w:val="12"/>
                  <w:szCs w:val="12"/>
                </w:rPr>
                <w:t>Modřice, Masarykova – rekonstrukce vodovodu</w:t>
              </w:r>
            </w:sdtContent>
          </w:sdt>
          <w:r w:rsidR="00A205D4" w:rsidRPr="00AE3921">
            <w:rPr>
              <w:color w:val="000000" w:themeColor="text1"/>
              <w:sz w:val="12"/>
              <w:szCs w:val="12"/>
            </w:rPr>
            <w:t xml:space="preserve"> </w:t>
          </w:r>
        </w:p>
      </w:tc>
      <w:tc>
        <w:tcPr>
          <w:tcW w:w="3402" w:type="dxa"/>
          <w:tcMar>
            <w:left w:w="113" w:type="dxa"/>
          </w:tcMar>
          <w:vAlign w:val="center"/>
        </w:tcPr>
        <w:p w14:paraId="3DB6BCDD" w14:textId="77777777" w:rsidR="00A205D4" w:rsidRPr="00AE3921" w:rsidRDefault="006E7FC5"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A205D4">
                <w:rPr>
                  <w:bCs/>
                  <w:color w:val="000000" w:themeColor="text1"/>
                  <w:sz w:val="12"/>
                  <w:szCs w:val="12"/>
                </w:rPr>
                <w:t>D.2.1</w:t>
              </w:r>
            </w:sdtContent>
          </w:sdt>
          <w:r w:rsidR="00A205D4">
            <w:rPr>
              <w:bCs/>
              <w:color w:val="000000" w:themeColor="text1"/>
              <w:sz w:val="12"/>
              <w:szCs w:val="12"/>
            </w:rPr>
            <w:t xml:space="preserve">  </w:t>
          </w:r>
          <w:r w:rsidR="00A205D4"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A205D4">
                <w:rPr>
                  <w:bCs/>
                  <w:color w:val="000000" w:themeColor="text1"/>
                  <w:sz w:val="12"/>
                  <w:szCs w:val="12"/>
                </w:rPr>
                <w:t>Technická zpráva</w:t>
              </w:r>
            </w:sdtContent>
          </w:sdt>
        </w:p>
      </w:tc>
    </w:tr>
    <w:tr w:rsidR="00A205D4" w:rsidRPr="00AE3921" w14:paraId="1E2A766C" w14:textId="77777777" w:rsidTr="000A698A">
      <w:trPr>
        <w:trHeight w:val="227"/>
        <w:jc w:val="center"/>
      </w:trPr>
      <w:tc>
        <w:tcPr>
          <w:tcW w:w="5103" w:type="dxa"/>
          <w:vAlign w:val="center"/>
        </w:tcPr>
        <w:p w14:paraId="70F6B8FB" w14:textId="77777777" w:rsidR="00A205D4" w:rsidRPr="00AE3921" w:rsidRDefault="006E7FC5"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text/>
            </w:sdtPr>
            <w:sdtEndPr/>
            <w:sdtContent>
              <w:r w:rsidR="00A205D4" w:rsidRPr="00A00F8D">
                <w:rPr>
                  <w:color w:val="000000" w:themeColor="text1"/>
                  <w:sz w:val="12"/>
                  <w:szCs w:val="12"/>
                </w:rPr>
                <w:t>Dokumentace pro stavební povolení a provádění stavby</w:t>
              </w:r>
            </w:sdtContent>
          </w:sdt>
        </w:p>
      </w:tc>
      <w:tc>
        <w:tcPr>
          <w:tcW w:w="3402" w:type="dxa"/>
          <w:tcMar>
            <w:left w:w="113" w:type="dxa"/>
          </w:tcMar>
          <w:vAlign w:val="center"/>
        </w:tcPr>
        <w:p w14:paraId="44236D72" w14:textId="77777777" w:rsidR="00A205D4" w:rsidRPr="00AE3921" w:rsidRDefault="006E7FC5"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A205D4">
                <w:rPr>
                  <w:color w:val="000000" w:themeColor="text1"/>
                  <w:sz w:val="12"/>
                  <w:szCs w:val="12"/>
                </w:rPr>
                <w:t>DSP+PS</w:t>
              </w:r>
            </w:sdtContent>
          </w:sdt>
        </w:p>
      </w:tc>
    </w:tr>
  </w:tbl>
  <w:p w14:paraId="5E0DD610" w14:textId="77777777" w:rsidR="00A205D4" w:rsidRPr="00AE3921" w:rsidRDefault="00A205D4" w:rsidP="004F527E">
    <w:pPr>
      <w:pStyle w:val="Zhlav"/>
      <w:rPr>
        <w:color w:val="000000" w:themeColor="text1"/>
        <w:sz w:val="12"/>
        <w:szCs w:val="1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15CDB" w14:textId="77777777" w:rsidR="00A205D4" w:rsidRPr="00AE3921" w:rsidRDefault="00A205D4"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0A7D3061" wp14:editId="7FB5A957">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205D4" w:rsidRPr="00AE3921" w14:paraId="3F6154BF" w14:textId="77777777" w:rsidTr="001F529C">
      <w:trPr>
        <w:trHeight w:val="227"/>
        <w:jc w:val="center"/>
      </w:trPr>
      <w:tc>
        <w:tcPr>
          <w:tcW w:w="5103" w:type="dxa"/>
          <w:vAlign w:val="center"/>
        </w:tcPr>
        <w:p w14:paraId="7264275B" w14:textId="77777777" w:rsidR="00A205D4" w:rsidRPr="00AE3921" w:rsidRDefault="006E7FC5"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A205D4" w:rsidRPr="00AE3921">
                <w:rPr>
                  <w:color w:val="000000" w:themeColor="text1"/>
                  <w:sz w:val="12"/>
                  <w:szCs w:val="12"/>
                </w:rPr>
                <w:t xml:space="preserve"> </w:t>
              </w:r>
            </w:sdtContent>
          </w:sdt>
          <w:r w:rsidR="00A205D4"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A205D4" w:rsidRPr="00AE3921">
                <w:rPr>
                  <w:color w:val="000000" w:themeColor="text1"/>
                  <w:sz w:val="12"/>
                  <w:szCs w:val="12"/>
                </w:rPr>
                <w:t xml:space="preserve"> </w:t>
              </w:r>
            </w:sdtContent>
          </w:sdt>
          <w:r w:rsidR="00A205D4"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A205D4" w:rsidRPr="00AE3921">
                <w:rPr>
                  <w:color w:val="000000" w:themeColor="text1"/>
                  <w:sz w:val="12"/>
                  <w:szCs w:val="12"/>
                </w:rPr>
                <w:t xml:space="preserve"> </w:t>
              </w:r>
            </w:sdtContent>
          </w:sdt>
        </w:p>
      </w:tc>
      <w:tc>
        <w:tcPr>
          <w:tcW w:w="3402" w:type="dxa"/>
          <w:tcMar>
            <w:left w:w="113" w:type="dxa"/>
          </w:tcMar>
          <w:vAlign w:val="center"/>
        </w:tcPr>
        <w:p w14:paraId="0746BA2F" w14:textId="77777777" w:rsidR="00A205D4" w:rsidRPr="00AE3921" w:rsidRDefault="006E7FC5"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A205D4" w:rsidRPr="00AE3921">
                <w:rPr>
                  <w:bCs/>
                  <w:color w:val="000000" w:themeColor="text1"/>
                  <w:sz w:val="12"/>
                  <w:szCs w:val="12"/>
                </w:rPr>
                <w:t xml:space="preserve"> </w:t>
              </w:r>
            </w:sdtContent>
          </w:sdt>
          <w:r w:rsidR="00A205D4"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A205D4" w:rsidRPr="00AE3921">
                <w:rPr>
                  <w:bCs/>
                  <w:color w:val="000000" w:themeColor="text1"/>
                  <w:sz w:val="12"/>
                  <w:szCs w:val="12"/>
                </w:rPr>
                <w:t xml:space="preserve"> </w:t>
              </w:r>
            </w:sdtContent>
          </w:sdt>
        </w:p>
      </w:tc>
    </w:tr>
    <w:tr w:rsidR="00A205D4" w:rsidRPr="00AE3921" w14:paraId="52EA81B5" w14:textId="77777777" w:rsidTr="001F529C">
      <w:trPr>
        <w:trHeight w:val="227"/>
        <w:jc w:val="center"/>
      </w:trPr>
      <w:tc>
        <w:tcPr>
          <w:tcW w:w="5103" w:type="dxa"/>
          <w:vAlign w:val="center"/>
        </w:tcPr>
        <w:p w14:paraId="13FCFBA8" w14:textId="77777777" w:rsidR="00A205D4" w:rsidRPr="00AE3921" w:rsidRDefault="006E7FC5"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A205D4" w:rsidRPr="00AE3921">
                <w:rPr>
                  <w:color w:val="000000" w:themeColor="text1"/>
                  <w:sz w:val="12"/>
                  <w:szCs w:val="12"/>
                </w:rPr>
                <w:t xml:space="preserve"> </w:t>
              </w:r>
            </w:sdtContent>
          </w:sdt>
        </w:p>
      </w:tc>
      <w:tc>
        <w:tcPr>
          <w:tcW w:w="3402" w:type="dxa"/>
          <w:tcMar>
            <w:left w:w="113" w:type="dxa"/>
          </w:tcMar>
          <w:vAlign w:val="center"/>
        </w:tcPr>
        <w:p w14:paraId="6B4F0E75" w14:textId="77777777" w:rsidR="00A205D4" w:rsidRPr="00AE3921" w:rsidRDefault="006E7FC5"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A205D4" w:rsidRPr="00AE3921">
                <w:rPr>
                  <w:color w:val="000000" w:themeColor="text1"/>
                  <w:sz w:val="12"/>
                  <w:szCs w:val="12"/>
                </w:rPr>
                <w:t xml:space="preserve"> </w:t>
              </w:r>
            </w:sdtContent>
          </w:sdt>
        </w:p>
      </w:tc>
    </w:tr>
  </w:tbl>
  <w:p w14:paraId="097EE97A" w14:textId="77777777" w:rsidR="00A205D4" w:rsidRPr="00AE3921" w:rsidRDefault="00A205D4"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635A6"/>
    <w:multiLevelType w:val="hybridMultilevel"/>
    <w:tmpl w:val="CEF65DE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F43009"/>
    <w:multiLevelType w:val="hybridMultilevel"/>
    <w:tmpl w:val="0BA877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82518"/>
    <w:multiLevelType w:val="hybridMultilevel"/>
    <w:tmpl w:val="A3661506"/>
    <w:lvl w:ilvl="0" w:tplc="253E314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47B80F53"/>
    <w:multiLevelType w:val="hybridMultilevel"/>
    <w:tmpl w:val="485C69D0"/>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07C5B63"/>
    <w:multiLevelType w:val="hybridMultilevel"/>
    <w:tmpl w:val="55D8D5C6"/>
    <w:lvl w:ilvl="0" w:tplc="04050005">
      <w:start w:val="1"/>
      <w:numFmt w:val="bullet"/>
      <w:lvlText w:val=""/>
      <w:lvlJc w:val="left"/>
      <w:pPr>
        <w:ind w:left="720" w:hanging="360"/>
      </w:pPr>
      <w:rPr>
        <w:rFonts w:ascii="Wingdings" w:hAnsi="Wingding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63C5A83"/>
    <w:multiLevelType w:val="hybridMultilevel"/>
    <w:tmpl w:val="37288240"/>
    <w:lvl w:ilvl="0" w:tplc="04050005">
      <w:start w:val="1"/>
      <w:numFmt w:val="bullet"/>
      <w:lvlText w:val=""/>
      <w:lvlJc w:val="left"/>
      <w:pPr>
        <w:ind w:left="720" w:hanging="360"/>
      </w:pPr>
      <w:rPr>
        <w:rFonts w:ascii="Wingdings" w:hAnsi="Wingding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2"/>
  </w:num>
  <w:num w:numId="2">
    <w:abstractNumId w:val="7"/>
  </w:num>
  <w:num w:numId="3">
    <w:abstractNumId w:val="1"/>
  </w:num>
  <w:num w:numId="4">
    <w:abstractNumId w:val="13"/>
  </w:num>
  <w:num w:numId="5">
    <w:abstractNumId w:val="14"/>
  </w:num>
  <w:num w:numId="6">
    <w:abstractNumId w:val="7"/>
  </w:num>
  <w:num w:numId="7">
    <w:abstractNumId w:val="15"/>
  </w:num>
  <w:num w:numId="8">
    <w:abstractNumId w:val="7"/>
  </w:num>
  <w:num w:numId="9">
    <w:abstractNumId w:val="3"/>
  </w:num>
  <w:num w:numId="10">
    <w:abstractNumId w:val="4"/>
  </w:num>
  <w:num w:numId="11">
    <w:abstractNumId w:val="8"/>
  </w:num>
  <w:num w:numId="12">
    <w:abstractNumId w:val="7"/>
  </w:num>
  <w:num w:numId="13">
    <w:abstractNumId w:val="0"/>
  </w:num>
  <w:num w:numId="14">
    <w:abstractNumId w:val="6"/>
  </w:num>
  <w:num w:numId="15">
    <w:abstractNumId w:val="2"/>
  </w:num>
  <w:num w:numId="16">
    <w:abstractNumId w:val="5"/>
  </w:num>
  <w:num w:numId="17">
    <w:abstractNumId w:val="11"/>
  </w:num>
  <w:num w:numId="18">
    <w:abstractNumId w:val="9"/>
  </w:num>
  <w:num w:numId="19">
    <w:abstractNumId w:val="10"/>
  </w:num>
  <w:num w:numId="20">
    <w:abstractNumId w:val="5"/>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121"/>
    <w:rsid w:val="0000125F"/>
    <w:rsid w:val="00002419"/>
    <w:rsid w:val="00003015"/>
    <w:rsid w:val="0000382C"/>
    <w:rsid w:val="00006DA2"/>
    <w:rsid w:val="000071DC"/>
    <w:rsid w:val="00010CAF"/>
    <w:rsid w:val="0001529C"/>
    <w:rsid w:val="0002044B"/>
    <w:rsid w:val="000253EF"/>
    <w:rsid w:val="0002676E"/>
    <w:rsid w:val="0003081C"/>
    <w:rsid w:val="00031FD7"/>
    <w:rsid w:val="00033F1B"/>
    <w:rsid w:val="000435CE"/>
    <w:rsid w:val="00044273"/>
    <w:rsid w:val="000445B3"/>
    <w:rsid w:val="00045184"/>
    <w:rsid w:val="00056C7B"/>
    <w:rsid w:val="0006340C"/>
    <w:rsid w:val="00067368"/>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63CF"/>
    <w:rsid w:val="000A1F0C"/>
    <w:rsid w:val="000A3C59"/>
    <w:rsid w:val="000A698A"/>
    <w:rsid w:val="000B1C39"/>
    <w:rsid w:val="000B25FF"/>
    <w:rsid w:val="000B469B"/>
    <w:rsid w:val="000C634B"/>
    <w:rsid w:val="000C6A0F"/>
    <w:rsid w:val="000D5310"/>
    <w:rsid w:val="000D6D6D"/>
    <w:rsid w:val="000D7D26"/>
    <w:rsid w:val="000E5F47"/>
    <w:rsid w:val="000E6247"/>
    <w:rsid w:val="000F02DB"/>
    <w:rsid w:val="000F414C"/>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549B"/>
    <w:rsid w:val="00137635"/>
    <w:rsid w:val="00137D5F"/>
    <w:rsid w:val="00141863"/>
    <w:rsid w:val="00141F34"/>
    <w:rsid w:val="00143261"/>
    <w:rsid w:val="00144442"/>
    <w:rsid w:val="00145C7B"/>
    <w:rsid w:val="00150676"/>
    <w:rsid w:val="00151D6E"/>
    <w:rsid w:val="0015615E"/>
    <w:rsid w:val="00160112"/>
    <w:rsid w:val="00160FFB"/>
    <w:rsid w:val="00161CC7"/>
    <w:rsid w:val="001629A4"/>
    <w:rsid w:val="00162F95"/>
    <w:rsid w:val="00163321"/>
    <w:rsid w:val="00167188"/>
    <w:rsid w:val="00170241"/>
    <w:rsid w:val="001706B2"/>
    <w:rsid w:val="001746F2"/>
    <w:rsid w:val="00174A45"/>
    <w:rsid w:val="0017502D"/>
    <w:rsid w:val="001848F8"/>
    <w:rsid w:val="0018623B"/>
    <w:rsid w:val="00192CBB"/>
    <w:rsid w:val="00192EE5"/>
    <w:rsid w:val="001935FB"/>
    <w:rsid w:val="00193E8D"/>
    <w:rsid w:val="001955A3"/>
    <w:rsid w:val="001964FD"/>
    <w:rsid w:val="00197309"/>
    <w:rsid w:val="001A118B"/>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331D"/>
    <w:rsid w:val="002243E1"/>
    <w:rsid w:val="00224400"/>
    <w:rsid w:val="00226929"/>
    <w:rsid w:val="002277FD"/>
    <w:rsid w:val="00232022"/>
    <w:rsid w:val="002350FC"/>
    <w:rsid w:val="0024226A"/>
    <w:rsid w:val="00243A96"/>
    <w:rsid w:val="0024561D"/>
    <w:rsid w:val="00245F3E"/>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151"/>
    <w:rsid w:val="00275954"/>
    <w:rsid w:val="00285F45"/>
    <w:rsid w:val="00294D34"/>
    <w:rsid w:val="002962E2"/>
    <w:rsid w:val="002A0826"/>
    <w:rsid w:val="002A130B"/>
    <w:rsid w:val="002A52DF"/>
    <w:rsid w:val="002A7244"/>
    <w:rsid w:val="002A78EF"/>
    <w:rsid w:val="002A7915"/>
    <w:rsid w:val="002B3D5F"/>
    <w:rsid w:val="002B4AF7"/>
    <w:rsid w:val="002B4B0A"/>
    <w:rsid w:val="002C1E82"/>
    <w:rsid w:val="002C2C54"/>
    <w:rsid w:val="002D6BD4"/>
    <w:rsid w:val="002D7347"/>
    <w:rsid w:val="002E245D"/>
    <w:rsid w:val="002E28F8"/>
    <w:rsid w:val="002E58D1"/>
    <w:rsid w:val="002E657E"/>
    <w:rsid w:val="002F59AF"/>
    <w:rsid w:val="002F5C5E"/>
    <w:rsid w:val="00302BC8"/>
    <w:rsid w:val="00304521"/>
    <w:rsid w:val="00304B67"/>
    <w:rsid w:val="00305DA2"/>
    <w:rsid w:val="00311969"/>
    <w:rsid w:val="00311FDE"/>
    <w:rsid w:val="0031225A"/>
    <w:rsid w:val="003163D9"/>
    <w:rsid w:val="00317C07"/>
    <w:rsid w:val="00322E10"/>
    <w:rsid w:val="00323870"/>
    <w:rsid w:val="0032624E"/>
    <w:rsid w:val="0032702D"/>
    <w:rsid w:val="0033271C"/>
    <w:rsid w:val="00333573"/>
    <w:rsid w:val="003340A1"/>
    <w:rsid w:val="00340C96"/>
    <w:rsid w:val="00340F3B"/>
    <w:rsid w:val="00341F30"/>
    <w:rsid w:val="00342C24"/>
    <w:rsid w:val="00344B0E"/>
    <w:rsid w:val="00345B3B"/>
    <w:rsid w:val="00345DCB"/>
    <w:rsid w:val="0034609D"/>
    <w:rsid w:val="00347A6A"/>
    <w:rsid w:val="003533D9"/>
    <w:rsid w:val="0035425A"/>
    <w:rsid w:val="00356A53"/>
    <w:rsid w:val="00361121"/>
    <w:rsid w:val="003678CD"/>
    <w:rsid w:val="0037186F"/>
    <w:rsid w:val="00372D67"/>
    <w:rsid w:val="00376EE1"/>
    <w:rsid w:val="003800FD"/>
    <w:rsid w:val="00380A25"/>
    <w:rsid w:val="00381668"/>
    <w:rsid w:val="0039154E"/>
    <w:rsid w:val="00391957"/>
    <w:rsid w:val="0039201A"/>
    <w:rsid w:val="00392608"/>
    <w:rsid w:val="00392F3C"/>
    <w:rsid w:val="003934CC"/>
    <w:rsid w:val="003964F4"/>
    <w:rsid w:val="00397AEE"/>
    <w:rsid w:val="003A2229"/>
    <w:rsid w:val="003A34AF"/>
    <w:rsid w:val="003A4F9B"/>
    <w:rsid w:val="003A56E8"/>
    <w:rsid w:val="003A7825"/>
    <w:rsid w:val="003B0BB3"/>
    <w:rsid w:val="003B0F2D"/>
    <w:rsid w:val="003B112F"/>
    <w:rsid w:val="003B378D"/>
    <w:rsid w:val="003B3C02"/>
    <w:rsid w:val="003B4303"/>
    <w:rsid w:val="003B5B1D"/>
    <w:rsid w:val="003B6A38"/>
    <w:rsid w:val="003B6D19"/>
    <w:rsid w:val="003B7F1D"/>
    <w:rsid w:val="003C14CF"/>
    <w:rsid w:val="003C15C0"/>
    <w:rsid w:val="003C1C31"/>
    <w:rsid w:val="003C342E"/>
    <w:rsid w:val="003C365A"/>
    <w:rsid w:val="003C38AC"/>
    <w:rsid w:val="003C40DA"/>
    <w:rsid w:val="003C46D7"/>
    <w:rsid w:val="003C5CF9"/>
    <w:rsid w:val="003C6E58"/>
    <w:rsid w:val="003C7646"/>
    <w:rsid w:val="003D1692"/>
    <w:rsid w:val="003D404F"/>
    <w:rsid w:val="003D5C0D"/>
    <w:rsid w:val="003E0A35"/>
    <w:rsid w:val="003E1442"/>
    <w:rsid w:val="003E3CE4"/>
    <w:rsid w:val="003E4633"/>
    <w:rsid w:val="003F0C13"/>
    <w:rsid w:val="003F1C59"/>
    <w:rsid w:val="003F4EE5"/>
    <w:rsid w:val="003F65C7"/>
    <w:rsid w:val="003F6672"/>
    <w:rsid w:val="003F714B"/>
    <w:rsid w:val="003F78E9"/>
    <w:rsid w:val="00400BCF"/>
    <w:rsid w:val="004019BC"/>
    <w:rsid w:val="00403619"/>
    <w:rsid w:val="00403ED7"/>
    <w:rsid w:val="00403EFE"/>
    <w:rsid w:val="00406849"/>
    <w:rsid w:val="00410B7D"/>
    <w:rsid w:val="00411F03"/>
    <w:rsid w:val="0041251B"/>
    <w:rsid w:val="00416117"/>
    <w:rsid w:val="00416E0F"/>
    <w:rsid w:val="004213B9"/>
    <w:rsid w:val="00425E6E"/>
    <w:rsid w:val="00430A79"/>
    <w:rsid w:val="004311DB"/>
    <w:rsid w:val="00432C3E"/>
    <w:rsid w:val="004347FB"/>
    <w:rsid w:val="00435CEE"/>
    <w:rsid w:val="00437E07"/>
    <w:rsid w:val="004409AE"/>
    <w:rsid w:val="00440B9B"/>
    <w:rsid w:val="0044351B"/>
    <w:rsid w:val="00444282"/>
    <w:rsid w:val="00451CEA"/>
    <w:rsid w:val="00456832"/>
    <w:rsid w:val="004656C2"/>
    <w:rsid w:val="00467616"/>
    <w:rsid w:val="00472D5D"/>
    <w:rsid w:val="00472DFF"/>
    <w:rsid w:val="0047496D"/>
    <w:rsid w:val="00474B8B"/>
    <w:rsid w:val="0047581E"/>
    <w:rsid w:val="00477B35"/>
    <w:rsid w:val="00477E8A"/>
    <w:rsid w:val="004814CE"/>
    <w:rsid w:val="00483199"/>
    <w:rsid w:val="00486BBD"/>
    <w:rsid w:val="0049377B"/>
    <w:rsid w:val="004968B8"/>
    <w:rsid w:val="004A0419"/>
    <w:rsid w:val="004A0786"/>
    <w:rsid w:val="004A1A46"/>
    <w:rsid w:val="004A448F"/>
    <w:rsid w:val="004A4907"/>
    <w:rsid w:val="004B2FCB"/>
    <w:rsid w:val="004B3F22"/>
    <w:rsid w:val="004B4AEA"/>
    <w:rsid w:val="004B61E0"/>
    <w:rsid w:val="004C1301"/>
    <w:rsid w:val="004C3CA6"/>
    <w:rsid w:val="004C4EFA"/>
    <w:rsid w:val="004D0495"/>
    <w:rsid w:val="004D0CFF"/>
    <w:rsid w:val="004D2987"/>
    <w:rsid w:val="004D582C"/>
    <w:rsid w:val="004E00F4"/>
    <w:rsid w:val="004E37E3"/>
    <w:rsid w:val="004E6AA8"/>
    <w:rsid w:val="004F38A6"/>
    <w:rsid w:val="004F4818"/>
    <w:rsid w:val="004F527E"/>
    <w:rsid w:val="004F71B0"/>
    <w:rsid w:val="004F78A8"/>
    <w:rsid w:val="00500C31"/>
    <w:rsid w:val="005016CA"/>
    <w:rsid w:val="00505BA0"/>
    <w:rsid w:val="0050724B"/>
    <w:rsid w:val="00514EAF"/>
    <w:rsid w:val="00517E24"/>
    <w:rsid w:val="00521B46"/>
    <w:rsid w:val="005275A9"/>
    <w:rsid w:val="00531E35"/>
    <w:rsid w:val="005321D7"/>
    <w:rsid w:val="00532277"/>
    <w:rsid w:val="0053245D"/>
    <w:rsid w:val="00532923"/>
    <w:rsid w:val="00533B32"/>
    <w:rsid w:val="00537349"/>
    <w:rsid w:val="005404AA"/>
    <w:rsid w:val="00540576"/>
    <w:rsid w:val="00543D66"/>
    <w:rsid w:val="00546BB0"/>
    <w:rsid w:val="0055090B"/>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5682"/>
    <w:rsid w:val="0059658A"/>
    <w:rsid w:val="005A0309"/>
    <w:rsid w:val="005A0B27"/>
    <w:rsid w:val="005A4A94"/>
    <w:rsid w:val="005A6BC0"/>
    <w:rsid w:val="005B5C98"/>
    <w:rsid w:val="005C1F66"/>
    <w:rsid w:val="005C2B97"/>
    <w:rsid w:val="005C4991"/>
    <w:rsid w:val="005C4E4A"/>
    <w:rsid w:val="005D3021"/>
    <w:rsid w:val="005D62B6"/>
    <w:rsid w:val="005D62CE"/>
    <w:rsid w:val="005E1A93"/>
    <w:rsid w:val="005E2EA3"/>
    <w:rsid w:val="005E3467"/>
    <w:rsid w:val="005E4A4B"/>
    <w:rsid w:val="005E584A"/>
    <w:rsid w:val="005E7073"/>
    <w:rsid w:val="005E71CF"/>
    <w:rsid w:val="005F4D8F"/>
    <w:rsid w:val="005F6E94"/>
    <w:rsid w:val="005F7297"/>
    <w:rsid w:val="005F744D"/>
    <w:rsid w:val="005F78E0"/>
    <w:rsid w:val="00600B97"/>
    <w:rsid w:val="00600F0E"/>
    <w:rsid w:val="0060474E"/>
    <w:rsid w:val="006111DB"/>
    <w:rsid w:val="00617A9F"/>
    <w:rsid w:val="00620476"/>
    <w:rsid w:val="006221DB"/>
    <w:rsid w:val="006228BA"/>
    <w:rsid w:val="00622DD7"/>
    <w:rsid w:val="00623351"/>
    <w:rsid w:val="0062365F"/>
    <w:rsid w:val="00624023"/>
    <w:rsid w:val="00624D60"/>
    <w:rsid w:val="0062614B"/>
    <w:rsid w:val="006261A8"/>
    <w:rsid w:val="006305A8"/>
    <w:rsid w:val="006368ED"/>
    <w:rsid w:val="0064078D"/>
    <w:rsid w:val="00642801"/>
    <w:rsid w:val="0064296C"/>
    <w:rsid w:val="006465AD"/>
    <w:rsid w:val="00646D7F"/>
    <w:rsid w:val="00651F5E"/>
    <w:rsid w:val="00652545"/>
    <w:rsid w:val="00654D83"/>
    <w:rsid w:val="00657B9D"/>
    <w:rsid w:val="00660079"/>
    <w:rsid w:val="006614F6"/>
    <w:rsid w:val="00662200"/>
    <w:rsid w:val="0066347D"/>
    <w:rsid w:val="0067357F"/>
    <w:rsid w:val="006744BF"/>
    <w:rsid w:val="006817D2"/>
    <w:rsid w:val="00682079"/>
    <w:rsid w:val="00687329"/>
    <w:rsid w:val="006926D5"/>
    <w:rsid w:val="00693245"/>
    <w:rsid w:val="006966A9"/>
    <w:rsid w:val="00696956"/>
    <w:rsid w:val="006A44F1"/>
    <w:rsid w:val="006B05F3"/>
    <w:rsid w:val="006B0C28"/>
    <w:rsid w:val="006B3223"/>
    <w:rsid w:val="006B670D"/>
    <w:rsid w:val="006B6C2B"/>
    <w:rsid w:val="006C053D"/>
    <w:rsid w:val="006C1E87"/>
    <w:rsid w:val="006C2819"/>
    <w:rsid w:val="006C3044"/>
    <w:rsid w:val="006C35C1"/>
    <w:rsid w:val="006C45F3"/>
    <w:rsid w:val="006D3A70"/>
    <w:rsid w:val="006D4B5D"/>
    <w:rsid w:val="006D61BC"/>
    <w:rsid w:val="006D6404"/>
    <w:rsid w:val="006E3B3D"/>
    <w:rsid w:val="006E56D9"/>
    <w:rsid w:val="006E7FC5"/>
    <w:rsid w:val="006F38DA"/>
    <w:rsid w:val="006F6256"/>
    <w:rsid w:val="00701418"/>
    <w:rsid w:val="00701E03"/>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4AA"/>
    <w:rsid w:val="00735764"/>
    <w:rsid w:val="00736E83"/>
    <w:rsid w:val="007415D0"/>
    <w:rsid w:val="00752D8B"/>
    <w:rsid w:val="007538BF"/>
    <w:rsid w:val="00757F75"/>
    <w:rsid w:val="00761421"/>
    <w:rsid w:val="007705C5"/>
    <w:rsid w:val="00773380"/>
    <w:rsid w:val="00773A8D"/>
    <w:rsid w:val="0077490E"/>
    <w:rsid w:val="007779BB"/>
    <w:rsid w:val="00780B4B"/>
    <w:rsid w:val="0078480F"/>
    <w:rsid w:val="00795018"/>
    <w:rsid w:val="007A104B"/>
    <w:rsid w:val="007A1DB7"/>
    <w:rsid w:val="007A43BB"/>
    <w:rsid w:val="007A7C65"/>
    <w:rsid w:val="007B11CF"/>
    <w:rsid w:val="007B68CB"/>
    <w:rsid w:val="007C3514"/>
    <w:rsid w:val="007C3CD9"/>
    <w:rsid w:val="007C488A"/>
    <w:rsid w:val="007D4AF8"/>
    <w:rsid w:val="007E1A54"/>
    <w:rsid w:val="007E461D"/>
    <w:rsid w:val="007E5F2C"/>
    <w:rsid w:val="007E6396"/>
    <w:rsid w:val="007F030A"/>
    <w:rsid w:val="007F09CD"/>
    <w:rsid w:val="007F1FC1"/>
    <w:rsid w:val="007F5C6C"/>
    <w:rsid w:val="007F6B75"/>
    <w:rsid w:val="007F7C97"/>
    <w:rsid w:val="00803E5E"/>
    <w:rsid w:val="008061F7"/>
    <w:rsid w:val="00810152"/>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1A5F"/>
    <w:rsid w:val="00852562"/>
    <w:rsid w:val="00853B07"/>
    <w:rsid w:val="00853BA6"/>
    <w:rsid w:val="00856F6B"/>
    <w:rsid w:val="00860CCE"/>
    <w:rsid w:val="00861D39"/>
    <w:rsid w:val="00862B4E"/>
    <w:rsid w:val="008643EC"/>
    <w:rsid w:val="00864C53"/>
    <w:rsid w:val="0087485D"/>
    <w:rsid w:val="00875478"/>
    <w:rsid w:val="00881618"/>
    <w:rsid w:val="00881BF2"/>
    <w:rsid w:val="00886FAE"/>
    <w:rsid w:val="0088743C"/>
    <w:rsid w:val="00887706"/>
    <w:rsid w:val="008901A7"/>
    <w:rsid w:val="00892732"/>
    <w:rsid w:val="008939C0"/>
    <w:rsid w:val="00893CB5"/>
    <w:rsid w:val="008A0D4C"/>
    <w:rsid w:val="008A2BD8"/>
    <w:rsid w:val="008A456C"/>
    <w:rsid w:val="008A4C22"/>
    <w:rsid w:val="008A5D49"/>
    <w:rsid w:val="008A758D"/>
    <w:rsid w:val="008A76CB"/>
    <w:rsid w:val="008B1388"/>
    <w:rsid w:val="008B3C42"/>
    <w:rsid w:val="008C084E"/>
    <w:rsid w:val="008C0B48"/>
    <w:rsid w:val="008C320C"/>
    <w:rsid w:val="008C441E"/>
    <w:rsid w:val="008C56F5"/>
    <w:rsid w:val="008D1AF8"/>
    <w:rsid w:val="008D361A"/>
    <w:rsid w:val="008D3BA3"/>
    <w:rsid w:val="008D4C5F"/>
    <w:rsid w:val="008D62C0"/>
    <w:rsid w:val="008D657F"/>
    <w:rsid w:val="008D6E24"/>
    <w:rsid w:val="008E1651"/>
    <w:rsid w:val="008E37D6"/>
    <w:rsid w:val="008E3CE7"/>
    <w:rsid w:val="008F08BE"/>
    <w:rsid w:val="008F1278"/>
    <w:rsid w:val="008F1679"/>
    <w:rsid w:val="008F6565"/>
    <w:rsid w:val="008F6890"/>
    <w:rsid w:val="008F7233"/>
    <w:rsid w:val="009017B5"/>
    <w:rsid w:val="00911309"/>
    <w:rsid w:val="00912576"/>
    <w:rsid w:val="00912E45"/>
    <w:rsid w:val="00915848"/>
    <w:rsid w:val="00916ACF"/>
    <w:rsid w:val="00916F83"/>
    <w:rsid w:val="00920A53"/>
    <w:rsid w:val="00927270"/>
    <w:rsid w:val="00927DF5"/>
    <w:rsid w:val="00931D9B"/>
    <w:rsid w:val="00932FDE"/>
    <w:rsid w:val="0093354C"/>
    <w:rsid w:val="00933F50"/>
    <w:rsid w:val="00935497"/>
    <w:rsid w:val="009355C2"/>
    <w:rsid w:val="00941710"/>
    <w:rsid w:val="009441D2"/>
    <w:rsid w:val="00946260"/>
    <w:rsid w:val="00951B31"/>
    <w:rsid w:val="00952B1F"/>
    <w:rsid w:val="00952B32"/>
    <w:rsid w:val="00953EB3"/>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0A06"/>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681A"/>
    <w:rsid w:val="00A123C1"/>
    <w:rsid w:val="00A161B9"/>
    <w:rsid w:val="00A20560"/>
    <w:rsid w:val="00A205D4"/>
    <w:rsid w:val="00A20A66"/>
    <w:rsid w:val="00A20F00"/>
    <w:rsid w:val="00A27A83"/>
    <w:rsid w:val="00A309FC"/>
    <w:rsid w:val="00A3329B"/>
    <w:rsid w:val="00A3573F"/>
    <w:rsid w:val="00A35A69"/>
    <w:rsid w:val="00A37332"/>
    <w:rsid w:val="00A41E02"/>
    <w:rsid w:val="00A44251"/>
    <w:rsid w:val="00A443F6"/>
    <w:rsid w:val="00A457CC"/>
    <w:rsid w:val="00A45DEE"/>
    <w:rsid w:val="00A46E43"/>
    <w:rsid w:val="00A50442"/>
    <w:rsid w:val="00A50A9A"/>
    <w:rsid w:val="00A50AAA"/>
    <w:rsid w:val="00A556B5"/>
    <w:rsid w:val="00A55F71"/>
    <w:rsid w:val="00A56BE6"/>
    <w:rsid w:val="00A645A4"/>
    <w:rsid w:val="00A65D85"/>
    <w:rsid w:val="00A66758"/>
    <w:rsid w:val="00A71ABB"/>
    <w:rsid w:val="00A72EC1"/>
    <w:rsid w:val="00A73AAA"/>
    <w:rsid w:val="00A7793B"/>
    <w:rsid w:val="00A809E6"/>
    <w:rsid w:val="00A80FEE"/>
    <w:rsid w:val="00A81C51"/>
    <w:rsid w:val="00A83229"/>
    <w:rsid w:val="00A9138D"/>
    <w:rsid w:val="00A95A94"/>
    <w:rsid w:val="00A96BC3"/>
    <w:rsid w:val="00A9713C"/>
    <w:rsid w:val="00A97B1F"/>
    <w:rsid w:val="00AA14F6"/>
    <w:rsid w:val="00AA2AD6"/>
    <w:rsid w:val="00AA41CD"/>
    <w:rsid w:val="00AB2C18"/>
    <w:rsid w:val="00AB7158"/>
    <w:rsid w:val="00AC4139"/>
    <w:rsid w:val="00AC4476"/>
    <w:rsid w:val="00AC59E4"/>
    <w:rsid w:val="00AC749F"/>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07D2A"/>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6791"/>
    <w:rsid w:val="00B476CB"/>
    <w:rsid w:val="00B524AE"/>
    <w:rsid w:val="00B53A38"/>
    <w:rsid w:val="00B56865"/>
    <w:rsid w:val="00B61C96"/>
    <w:rsid w:val="00B62D1B"/>
    <w:rsid w:val="00B65644"/>
    <w:rsid w:val="00B660DA"/>
    <w:rsid w:val="00B67EFE"/>
    <w:rsid w:val="00B72DE5"/>
    <w:rsid w:val="00B739C6"/>
    <w:rsid w:val="00B7572F"/>
    <w:rsid w:val="00B76C19"/>
    <w:rsid w:val="00B806F2"/>
    <w:rsid w:val="00B83B6F"/>
    <w:rsid w:val="00B91FAA"/>
    <w:rsid w:val="00B9676A"/>
    <w:rsid w:val="00B9760B"/>
    <w:rsid w:val="00BA3351"/>
    <w:rsid w:val="00BA3443"/>
    <w:rsid w:val="00BA4DFA"/>
    <w:rsid w:val="00BA57F2"/>
    <w:rsid w:val="00BA5DEC"/>
    <w:rsid w:val="00BA7B9C"/>
    <w:rsid w:val="00BB4429"/>
    <w:rsid w:val="00BB53F0"/>
    <w:rsid w:val="00BB75DC"/>
    <w:rsid w:val="00BC1C44"/>
    <w:rsid w:val="00BC2DAB"/>
    <w:rsid w:val="00BD3EBA"/>
    <w:rsid w:val="00BD61CF"/>
    <w:rsid w:val="00BE0CCB"/>
    <w:rsid w:val="00BE1715"/>
    <w:rsid w:val="00BE3B2A"/>
    <w:rsid w:val="00BF0AF6"/>
    <w:rsid w:val="00BF3E7F"/>
    <w:rsid w:val="00BF5517"/>
    <w:rsid w:val="00C01F42"/>
    <w:rsid w:val="00C05D65"/>
    <w:rsid w:val="00C144B6"/>
    <w:rsid w:val="00C14C95"/>
    <w:rsid w:val="00C205B5"/>
    <w:rsid w:val="00C24603"/>
    <w:rsid w:val="00C265B8"/>
    <w:rsid w:val="00C276B3"/>
    <w:rsid w:val="00C33679"/>
    <w:rsid w:val="00C36853"/>
    <w:rsid w:val="00C36D8C"/>
    <w:rsid w:val="00C40A27"/>
    <w:rsid w:val="00C40B58"/>
    <w:rsid w:val="00C4213D"/>
    <w:rsid w:val="00C42684"/>
    <w:rsid w:val="00C508BE"/>
    <w:rsid w:val="00C52337"/>
    <w:rsid w:val="00C52879"/>
    <w:rsid w:val="00C53290"/>
    <w:rsid w:val="00C53E90"/>
    <w:rsid w:val="00C5414E"/>
    <w:rsid w:val="00C54CD6"/>
    <w:rsid w:val="00C557E7"/>
    <w:rsid w:val="00C5703F"/>
    <w:rsid w:val="00C5725E"/>
    <w:rsid w:val="00C575B7"/>
    <w:rsid w:val="00C65A71"/>
    <w:rsid w:val="00C65CAA"/>
    <w:rsid w:val="00C724B0"/>
    <w:rsid w:val="00C73295"/>
    <w:rsid w:val="00C74995"/>
    <w:rsid w:val="00C776AF"/>
    <w:rsid w:val="00C77F82"/>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058B"/>
    <w:rsid w:val="00D2230F"/>
    <w:rsid w:val="00D30993"/>
    <w:rsid w:val="00D40DAA"/>
    <w:rsid w:val="00D46EC7"/>
    <w:rsid w:val="00D47181"/>
    <w:rsid w:val="00D52473"/>
    <w:rsid w:val="00D55AB7"/>
    <w:rsid w:val="00D61B52"/>
    <w:rsid w:val="00D66902"/>
    <w:rsid w:val="00D718E6"/>
    <w:rsid w:val="00D71C82"/>
    <w:rsid w:val="00D71FD0"/>
    <w:rsid w:val="00D80FF2"/>
    <w:rsid w:val="00D82A43"/>
    <w:rsid w:val="00D839E3"/>
    <w:rsid w:val="00D85F13"/>
    <w:rsid w:val="00D91D37"/>
    <w:rsid w:val="00D95B8E"/>
    <w:rsid w:val="00DA04D5"/>
    <w:rsid w:val="00DA0791"/>
    <w:rsid w:val="00DA6E0C"/>
    <w:rsid w:val="00DB1557"/>
    <w:rsid w:val="00DB3FE3"/>
    <w:rsid w:val="00DB7356"/>
    <w:rsid w:val="00DB7710"/>
    <w:rsid w:val="00DC05ED"/>
    <w:rsid w:val="00DC155A"/>
    <w:rsid w:val="00DC2CF9"/>
    <w:rsid w:val="00DC570C"/>
    <w:rsid w:val="00DC673D"/>
    <w:rsid w:val="00DC7C6F"/>
    <w:rsid w:val="00DD2D91"/>
    <w:rsid w:val="00DD2F06"/>
    <w:rsid w:val="00DD3884"/>
    <w:rsid w:val="00DD3907"/>
    <w:rsid w:val="00DD3CDA"/>
    <w:rsid w:val="00DD436A"/>
    <w:rsid w:val="00DD4742"/>
    <w:rsid w:val="00DD5590"/>
    <w:rsid w:val="00DE398D"/>
    <w:rsid w:val="00DE39D4"/>
    <w:rsid w:val="00DE3D04"/>
    <w:rsid w:val="00DE596F"/>
    <w:rsid w:val="00DE6248"/>
    <w:rsid w:val="00DE64E7"/>
    <w:rsid w:val="00DE6DC4"/>
    <w:rsid w:val="00DE6F20"/>
    <w:rsid w:val="00DE7199"/>
    <w:rsid w:val="00DF09DE"/>
    <w:rsid w:val="00DF43F8"/>
    <w:rsid w:val="00DF4EED"/>
    <w:rsid w:val="00DF6368"/>
    <w:rsid w:val="00DF725E"/>
    <w:rsid w:val="00E00192"/>
    <w:rsid w:val="00E01E6E"/>
    <w:rsid w:val="00E02850"/>
    <w:rsid w:val="00E04E4F"/>
    <w:rsid w:val="00E05144"/>
    <w:rsid w:val="00E07972"/>
    <w:rsid w:val="00E100BD"/>
    <w:rsid w:val="00E13BA7"/>
    <w:rsid w:val="00E13E50"/>
    <w:rsid w:val="00E16E2A"/>
    <w:rsid w:val="00E17BB5"/>
    <w:rsid w:val="00E2085E"/>
    <w:rsid w:val="00E21B6D"/>
    <w:rsid w:val="00E24887"/>
    <w:rsid w:val="00E2547B"/>
    <w:rsid w:val="00E26FCE"/>
    <w:rsid w:val="00E27037"/>
    <w:rsid w:val="00E272AA"/>
    <w:rsid w:val="00E27980"/>
    <w:rsid w:val="00E3150F"/>
    <w:rsid w:val="00E31774"/>
    <w:rsid w:val="00E40A2D"/>
    <w:rsid w:val="00E43FFE"/>
    <w:rsid w:val="00E45FD0"/>
    <w:rsid w:val="00E461E9"/>
    <w:rsid w:val="00E4630C"/>
    <w:rsid w:val="00E51EAD"/>
    <w:rsid w:val="00E55437"/>
    <w:rsid w:val="00E55C65"/>
    <w:rsid w:val="00E647A4"/>
    <w:rsid w:val="00E6593D"/>
    <w:rsid w:val="00E70B54"/>
    <w:rsid w:val="00E710FE"/>
    <w:rsid w:val="00E7419F"/>
    <w:rsid w:val="00E749B5"/>
    <w:rsid w:val="00E76B60"/>
    <w:rsid w:val="00E77692"/>
    <w:rsid w:val="00E81875"/>
    <w:rsid w:val="00E81CEC"/>
    <w:rsid w:val="00E85F43"/>
    <w:rsid w:val="00E86676"/>
    <w:rsid w:val="00E87156"/>
    <w:rsid w:val="00E93A45"/>
    <w:rsid w:val="00E94E21"/>
    <w:rsid w:val="00EA2006"/>
    <w:rsid w:val="00EA2275"/>
    <w:rsid w:val="00EA56D0"/>
    <w:rsid w:val="00EA5D40"/>
    <w:rsid w:val="00EB0968"/>
    <w:rsid w:val="00EB0FF7"/>
    <w:rsid w:val="00EB173D"/>
    <w:rsid w:val="00EB4558"/>
    <w:rsid w:val="00EB5717"/>
    <w:rsid w:val="00EC10AC"/>
    <w:rsid w:val="00EC6B10"/>
    <w:rsid w:val="00EC6FBB"/>
    <w:rsid w:val="00ED2E51"/>
    <w:rsid w:val="00ED3ACD"/>
    <w:rsid w:val="00ED7755"/>
    <w:rsid w:val="00EE0123"/>
    <w:rsid w:val="00EE2617"/>
    <w:rsid w:val="00EE26F0"/>
    <w:rsid w:val="00EF0509"/>
    <w:rsid w:val="00EF2942"/>
    <w:rsid w:val="00EF2A45"/>
    <w:rsid w:val="00EF4577"/>
    <w:rsid w:val="00EF63BE"/>
    <w:rsid w:val="00EF63C6"/>
    <w:rsid w:val="00F006E7"/>
    <w:rsid w:val="00F026A0"/>
    <w:rsid w:val="00F03554"/>
    <w:rsid w:val="00F048D3"/>
    <w:rsid w:val="00F0689B"/>
    <w:rsid w:val="00F17ADE"/>
    <w:rsid w:val="00F21798"/>
    <w:rsid w:val="00F2199C"/>
    <w:rsid w:val="00F22FFA"/>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36C0"/>
    <w:rsid w:val="00F6635F"/>
    <w:rsid w:val="00F72E00"/>
    <w:rsid w:val="00F73FDD"/>
    <w:rsid w:val="00F7490D"/>
    <w:rsid w:val="00F75890"/>
    <w:rsid w:val="00F77CB9"/>
    <w:rsid w:val="00F80A07"/>
    <w:rsid w:val="00F80CED"/>
    <w:rsid w:val="00F81551"/>
    <w:rsid w:val="00F81B53"/>
    <w:rsid w:val="00F85F5F"/>
    <w:rsid w:val="00F87889"/>
    <w:rsid w:val="00FA3295"/>
    <w:rsid w:val="00FA5F90"/>
    <w:rsid w:val="00FA662B"/>
    <w:rsid w:val="00FB5259"/>
    <w:rsid w:val="00FB7909"/>
    <w:rsid w:val="00FC4969"/>
    <w:rsid w:val="00FC78F8"/>
    <w:rsid w:val="00FD0AD3"/>
    <w:rsid w:val="00FD3AB8"/>
    <w:rsid w:val="00FD3AF7"/>
    <w:rsid w:val="00FD4253"/>
    <w:rsid w:val="00FD6AD8"/>
    <w:rsid w:val="00FE031B"/>
    <w:rsid w:val="00FE1F6A"/>
    <w:rsid w:val="00FE558F"/>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14:docId w14:val="4924A68D"/>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 w:type="paragraph" w:customStyle="1" w:styleId="WW-Zkladntextodsazen3">
    <w:name w:val="WW-Základní text odsazený 3"/>
    <w:basedOn w:val="Normln"/>
    <w:rsid w:val="000B25FF"/>
    <w:pPr>
      <w:widowControl w:val="0"/>
      <w:suppressAutoHyphens/>
      <w:autoSpaceDE w:val="0"/>
      <w:ind w:firstLine="708"/>
    </w:pPr>
    <w:rPr>
      <w:rFonts w:eastAsia="Lucida Sans Unicode"/>
      <w:color w:val="000000"/>
      <w:sz w:val="24"/>
      <w:szCs w:val="24"/>
    </w:rPr>
  </w:style>
  <w:style w:type="paragraph" w:styleId="Titulek">
    <w:name w:val="caption"/>
    <w:basedOn w:val="Normln"/>
    <w:next w:val="Normln"/>
    <w:uiPriority w:val="35"/>
    <w:unhideWhenUsed/>
    <w:qFormat/>
    <w:rsid w:val="00531E3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816760">
      <w:bodyDiv w:val="1"/>
      <w:marLeft w:val="0"/>
      <w:marRight w:val="0"/>
      <w:marTop w:val="0"/>
      <w:marBottom w:val="0"/>
      <w:divBdr>
        <w:top w:val="none" w:sz="0" w:space="0" w:color="auto"/>
        <w:left w:val="none" w:sz="0" w:space="0" w:color="auto"/>
        <w:bottom w:val="none" w:sz="0" w:space="0" w:color="auto"/>
        <w:right w:val="none" w:sz="0" w:space="0" w:color="auto"/>
      </w:divBdr>
    </w:div>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
      <w:docPartPr>
        <w:name w:val="A556D79FBD934ABFA95A4FF65528D106"/>
        <w:category>
          <w:name w:val="Obecné"/>
          <w:gallery w:val="placeholder"/>
        </w:category>
        <w:types>
          <w:type w:val="bbPlcHdr"/>
        </w:types>
        <w:behaviors>
          <w:behavior w:val="content"/>
        </w:behaviors>
        <w:guid w:val="{92F47B0F-8642-4370-B753-F00DC9522AC1}"/>
      </w:docPartPr>
      <w:docPartBody>
        <w:p w:rsidR="00260295" w:rsidRDefault="00260295" w:rsidP="00260295">
          <w:pPr>
            <w:pStyle w:val="A556D79FBD934ABFA95A4FF65528D106"/>
          </w:pPr>
          <w:r w:rsidRPr="00AA14F6">
            <w:rPr>
              <w:b/>
              <w:caps/>
              <w:color w:val="000000" w:themeColor="text1"/>
              <w:sz w:val="30"/>
              <w:szCs w:val="30"/>
            </w:rPr>
            <w:t xml:space="preserve"> </w:t>
          </w:r>
        </w:p>
      </w:docPartBody>
    </w:docPart>
    <w:docPart>
      <w:docPartPr>
        <w:name w:val="8E4F5EB0F8D44B7D945D9F6C4135F7F0"/>
        <w:category>
          <w:name w:val="Obecné"/>
          <w:gallery w:val="placeholder"/>
        </w:category>
        <w:types>
          <w:type w:val="bbPlcHdr"/>
        </w:types>
        <w:behaviors>
          <w:behavior w:val="content"/>
        </w:behaviors>
        <w:guid w:val="{5229DC09-E54D-44DD-A64E-CD142915F279}"/>
      </w:docPartPr>
      <w:docPartBody>
        <w:p w:rsidR="00260295" w:rsidRDefault="00260295" w:rsidP="00260295">
          <w:pPr>
            <w:pStyle w:val="8E4F5EB0F8D44B7D945D9F6C4135F7F0"/>
          </w:pPr>
          <w:r w:rsidRPr="00F81B53">
            <w:rPr>
              <w:color w:val="000000" w:themeColor="text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9604C"/>
    <w:rsid w:val="00027FFD"/>
    <w:rsid w:val="00095F5B"/>
    <w:rsid w:val="000A08CA"/>
    <w:rsid w:val="000B0FEA"/>
    <w:rsid w:val="000F5151"/>
    <w:rsid w:val="001227DF"/>
    <w:rsid w:val="00130B10"/>
    <w:rsid w:val="001571A9"/>
    <w:rsid w:val="001C173E"/>
    <w:rsid w:val="001D1715"/>
    <w:rsid w:val="00205F9C"/>
    <w:rsid w:val="00216FF3"/>
    <w:rsid w:val="00260295"/>
    <w:rsid w:val="002615C8"/>
    <w:rsid w:val="00290981"/>
    <w:rsid w:val="0029444C"/>
    <w:rsid w:val="002A1B07"/>
    <w:rsid w:val="002B60F4"/>
    <w:rsid w:val="00342887"/>
    <w:rsid w:val="003915D8"/>
    <w:rsid w:val="003A75D0"/>
    <w:rsid w:val="003C6388"/>
    <w:rsid w:val="003E1285"/>
    <w:rsid w:val="00415E84"/>
    <w:rsid w:val="00473ECA"/>
    <w:rsid w:val="004F4720"/>
    <w:rsid w:val="005A6DD6"/>
    <w:rsid w:val="005F0742"/>
    <w:rsid w:val="00624961"/>
    <w:rsid w:val="006274C6"/>
    <w:rsid w:val="00634106"/>
    <w:rsid w:val="00636B4A"/>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65D99"/>
    <w:rsid w:val="00992DC5"/>
    <w:rsid w:val="009B45BF"/>
    <w:rsid w:val="009C601C"/>
    <w:rsid w:val="009D5B11"/>
    <w:rsid w:val="009E4ABE"/>
    <w:rsid w:val="00A2046A"/>
    <w:rsid w:val="00A732AF"/>
    <w:rsid w:val="00A96A31"/>
    <w:rsid w:val="00A97ACE"/>
    <w:rsid w:val="00AA5B36"/>
    <w:rsid w:val="00AB687F"/>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E32A7D"/>
    <w:rsid w:val="00E364A5"/>
    <w:rsid w:val="00E520F5"/>
    <w:rsid w:val="00E603DD"/>
    <w:rsid w:val="00E9604C"/>
    <w:rsid w:val="00EF174F"/>
    <w:rsid w:val="00F90F5E"/>
    <w:rsid w:val="00F91AF5"/>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 w:type="paragraph" w:customStyle="1" w:styleId="A556D79FBD934ABFA95A4FF65528D106">
    <w:name w:val="A556D79FBD934ABFA95A4FF65528D106"/>
    <w:rsid w:val="00260295"/>
    <w:pPr>
      <w:spacing w:after="160" w:line="259" w:lineRule="auto"/>
    </w:pPr>
  </w:style>
  <w:style w:type="paragraph" w:customStyle="1" w:styleId="8E4F5EB0F8D44B7D945D9F6C4135F7F0">
    <w:name w:val="8E4F5EB0F8D44B7D945D9F6C4135F7F0"/>
    <w:rsid w:val="0026029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70E2A-01DB-4ED4-86B0-AB048442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267</TotalTime>
  <Pages>10</Pages>
  <Words>3075</Words>
  <Characters>18149</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23</cp:revision>
  <cp:lastPrinted>2021-03-23T05:34:00Z</cp:lastPrinted>
  <dcterms:created xsi:type="dcterms:W3CDTF">2020-08-27T05:20:00Z</dcterms:created>
  <dcterms:modified xsi:type="dcterms:W3CDTF">2021-03-23T05:35:00Z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2020-10-07T06:37:58Z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dca61c5a-0bf7-4db8-a777-0000e4fc2658</vt:lpwstr>
  </property>
  <property fmtid="{D5CDD505-2E9C-101B-9397-08002B2CF9AE}" pid="8" name="MSIP_Label_43f08ec5-d6d9-4227-8387-ccbfcb3632c4_ContentBits">
    <vt:lpwstr>0</vt:lpwstr>
  </property>
</Properties>
</file>